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3874AD" w14:textId="77777777" w:rsidR="001842E0" w:rsidRDefault="00CF1149">
      <w:pPr>
        <w:jc w:val="center"/>
        <w:rPr>
          <w:rFonts w:ascii="Arial" w:eastAsia="MS Mincho" w:hAnsi="Arial" w:cs="Arial"/>
          <w:b/>
          <w:bCs/>
        </w:rPr>
      </w:pPr>
      <w:r>
        <w:rPr>
          <w:rFonts w:ascii="Arial" w:eastAsia="MS Mincho" w:hAnsi="Arial" w:cs="Arial"/>
          <w:b/>
          <w:bCs/>
        </w:rPr>
        <w:t>Ведомость размещения дорожных знаков (которые должны быть установлены и отражены в проекте в</w:t>
      </w:r>
    </w:p>
    <w:p w14:paraId="28E11207" w14:textId="77777777" w:rsidR="00CF1149" w:rsidRDefault="00CF1149">
      <w:pPr>
        <w:jc w:val="center"/>
        <w:rPr>
          <w:rFonts w:ascii="Arial" w:eastAsia="MS Mincho" w:hAnsi="Arial" w:cs="Arial"/>
          <w:b/>
          <w:bCs/>
        </w:rPr>
      </w:pPr>
      <w:r>
        <w:rPr>
          <w:rFonts w:ascii="Arial" w:eastAsia="MS Mincho" w:hAnsi="Arial" w:cs="Arial"/>
          <w:b/>
          <w:bCs/>
        </w:rPr>
        <w:t>соответствии с требованиями ГОСТ Р 52290-2004)</w:t>
      </w:r>
    </w:p>
    <w:p w14:paraId="5D7D4FB6" w14:textId="77777777" w:rsidR="001842E0" w:rsidRDefault="00C068A7">
      <w:pPr>
        <w:jc w:val="center"/>
        <w:rPr>
          <w:rFonts w:ascii="Arial" w:eastAsia="MS Mincho" w:hAnsi="Arial" w:cs="Arial"/>
          <w:b/>
          <w:bCs/>
          <w:i/>
          <w:iCs/>
        </w:rPr>
      </w:pPr>
      <w:bookmarkStart w:id="0" w:name="PLACES"/>
      <w:bookmarkEnd w:id="0"/>
      <w:r>
        <w:rPr>
          <w:rFonts w:ascii="Arial" w:eastAsia="MS Mincho" w:hAnsi="Arial" w:cs="Arial"/>
          <w:b/>
          <w:bCs/>
          <w:i/>
          <w:iCs/>
        </w:rPr>
        <w:t>Ул. Согласия</w:t>
      </w:r>
    </w:p>
    <w:p w14:paraId="2B67E9A9" w14:textId="77777777" w:rsidR="001842E0" w:rsidRDefault="001842E0">
      <w:pPr>
        <w:pStyle w:val="1"/>
        <w:rPr>
          <w:i/>
          <w:iCs/>
        </w:rPr>
      </w:pPr>
      <w:r>
        <w:t>Протяженность участка –</w:t>
      </w:r>
      <w:r>
        <w:rPr>
          <w:i/>
          <w:iCs/>
        </w:rPr>
        <w:t xml:space="preserve"> </w:t>
      </w:r>
      <w:bookmarkStart w:id="1" w:name="FROMTO"/>
      <w:bookmarkEnd w:id="1"/>
      <w:r w:rsidR="00C068A7">
        <w:rPr>
          <w:i/>
          <w:iCs/>
        </w:rPr>
        <w:t>От 0+0 до 0+354</w:t>
      </w:r>
    </w:p>
    <w:p w14:paraId="4C7BCB7D" w14:textId="77777777" w:rsidR="001842E0" w:rsidRDefault="001842E0">
      <w:pPr>
        <w:jc w:val="right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Участок обслуживается –</w:t>
      </w:r>
      <w:r>
        <w:rPr>
          <w:rFonts w:ascii="Arial" w:eastAsia="MS Mincho" w:hAnsi="Arial" w:cs="Arial"/>
          <w:b/>
          <w:bCs/>
          <w:i/>
          <w:iCs/>
        </w:rPr>
        <w:t xml:space="preserve"> </w:t>
      </w:r>
      <w:bookmarkStart w:id="2" w:name="OBS"/>
      <w:bookmarkEnd w:id="2"/>
    </w:p>
    <w:p w14:paraId="443A651C" w14:textId="77777777" w:rsidR="001842E0" w:rsidRDefault="001842E0">
      <w:pPr>
        <w:jc w:val="right"/>
        <w:rPr>
          <w:rFonts w:ascii="Arial" w:eastAsia="MS Mincho" w:hAnsi="Arial" w:cs="Arial"/>
          <w:b/>
          <w:bCs/>
        </w:rPr>
      </w:pPr>
    </w:p>
    <w:tbl>
      <w:tblPr>
        <w:tblW w:w="10371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0"/>
        <w:gridCol w:w="1961"/>
        <w:gridCol w:w="2225"/>
        <w:gridCol w:w="808"/>
        <w:gridCol w:w="682"/>
        <w:gridCol w:w="821"/>
        <w:gridCol w:w="1297"/>
        <w:gridCol w:w="546"/>
        <w:gridCol w:w="916"/>
        <w:gridCol w:w="725"/>
      </w:tblGrid>
      <w:tr w:rsidR="001842E0" w:rsidRPr="00C068A7" w14:paraId="2A2F900F" w14:textId="77777777" w:rsidTr="00C068A7">
        <w:trPr>
          <w:trHeight w:val="20"/>
          <w:tblHeader/>
          <w:jc w:val="center"/>
        </w:trPr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45AFD4" w14:textId="77777777" w:rsidR="001842E0" w:rsidRPr="00C068A7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C068A7">
              <w:rPr>
                <w:rFonts w:ascii="Arial" w:hAnsi="Arial" w:cs="Arial"/>
                <w:b/>
                <w:bCs/>
                <w:sz w:val="22"/>
                <w:szCs w:val="16"/>
              </w:rPr>
              <w:t>№ п/п</w:t>
            </w:r>
          </w:p>
        </w:tc>
        <w:tc>
          <w:tcPr>
            <w:tcW w:w="1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770485" w14:textId="77777777" w:rsidR="001842E0" w:rsidRPr="00C068A7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C068A7">
              <w:rPr>
                <w:rFonts w:ascii="Arial" w:hAnsi="Arial" w:cs="Arial"/>
                <w:b/>
                <w:bCs/>
                <w:sz w:val="22"/>
                <w:szCs w:val="16"/>
              </w:rPr>
              <w:t>Номер знака по ГОСТ Р 52290-2004</w:t>
            </w:r>
          </w:p>
        </w:tc>
        <w:tc>
          <w:tcPr>
            <w:tcW w:w="2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F55E7A" w14:textId="77777777" w:rsidR="001842E0" w:rsidRPr="00C068A7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C068A7">
              <w:rPr>
                <w:rFonts w:ascii="Arial" w:hAnsi="Arial" w:cs="Arial"/>
                <w:b/>
                <w:bCs/>
                <w:sz w:val="22"/>
                <w:szCs w:val="16"/>
              </w:rPr>
              <w:t>Наименование знака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36210C" w14:textId="77777777" w:rsidR="001842E0" w:rsidRPr="00C068A7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C068A7">
              <w:rPr>
                <w:rFonts w:ascii="Arial" w:hAnsi="Arial" w:cs="Arial"/>
                <w:b/>
                <w:bCs/>
                <w:sz w:val="22"/>
                <w:szCs w:val="16"/>
              </w:rPr>
              <w:t>Типоразмер знака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9EA214" w14:textId="77777777" w:rsidR="001842E0" w:rsidRPr="00C068A7" w:rsidRDefault="001842E0" w:rsidP="00C068A7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C068A7">
              <w:rPr>
                <w:rFonts w:ascii="Arial" w:hAnsi="Arial" w:cs="Arial"/>
                <w:b/>
                <w:bCs/>
                <w:sz w:val="22"/>
                <w:szCs w:val="16"/>
              </w:rPr>
              <w:t>Площадь знаков, м2 (</w:t>
            </w:r>
            <w:proofErr w:type="spellStart"/>
            <w:r w:rsidR="00C068A7" w:rsidRPr="00C068A7">
              <w:rPr>
                <w:rFonts w:ascii="Arial" w:hAnsi="Arial" w:cs="Arial"/>
                <w:b/>
                <w:bCs/>
                <w:sz w:val="22"/>
                <w:szCs w:val="16"/>
              </w:rPr>
              <w:t>зип</w:t>
            </w:r>
            <w:proofErr w:type="spellEnd"/>
            <w:r w:rsidRPr="00C068A7">
              <w:rPr>
                <w:rFonts w:ascii="Arial" w:hAnsi="Arial" w:cs="Arial"/>
                <w:b/>
                <w:bCs/>
                <w:sz w:val="22"/>
                <w:szCs w:val="16"/>
              </w:rPr>
              <w:t>)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BC8F24" w14:textId="77777777" w:rsidR="001842E0" w:rsidRPr="00C068A7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C068A7">
              <w:rPr>
                <w:rFonts w:ascii="Arial" w:hAnsi="Arial" w:cs="Arial"/>
                <w:b/>
                <w:bCs/>
                <w:sz w:val="22"/>
                <w:szCs w:val="16"/>
              </w:rPr>
              <w:t>Адрес (</w:t>
            </w:r>
            <w:proofErr w:type="spellStart"/>
            <w:r w:rsidRPr="00C068A7">
              <w:rPr>
                <w:rFonts w:ascii="Arial" w:hAnsi="Arial" w:cs="Arial"/>
                <w:b/>
                <w:bCs/>
                <w:sz w:val="22"/>
                <w:szCs w:val="16"/>
              </w:rPr>
              <w:t>км+м</w:t>
            </w:r>
            <w:proofErr w:type="spellEnd"/>
            <w:r w:rsidRPr="00C068A7">
              <w:rPr>
                <w:rFonts w:ascii="Arial" w:hAnsi="Arial" w:cs="Arial"/>
                <w:b/>
                <w:bCs/>
                <w:sz w:val="22"/>
                <w:szCs w:val="16"/>
              </w:rPr>
              <w:t>)</w:t>
            </w:r>
          </w:p>
        </w:tc>
        <w:tc>
          <w:tcPr>
            <w:tcW w:w="1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CC228F" w14:textId="77777777" w:rsidR="001842E0" w:rsidRPr="00C068A7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C068A7">
              <w:rPr>
                <w:rFonts w:ascii="Arial" w:hAnsi="Arial" w:cs="Arial"/>
                <w:b/>
                <w:bCs/>
                <w:sz w:val="22"/>
                <w:szCs w:val="16"/>
              </w:rPr>
              <w:t>Установлено / требуется установить</w:t>
            </w:r>
          </w:p>
        </w:tc>
        <w:tc>
          <w:tcPr>
            <w:tcW w:w="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56A790" w14:textId="77777777" w:rsidR="001842E0" w:rsidRPr="00C068A7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C068A7">
              <w:rPr>
                <w:rFonts w:ascii="Arial" w:hAnsi="Arial" w:cs="Arial"/>
                <w:b/>
                <w:bCs/>
                <w:sz w:val="22"/>
                <w:szCs w:val="16"/>
              </w:rPr>
              <w:t>Количество</w:t>
            </w:r>
          </w:p>
        </w:tc>
        <w:tc>
          <w:tcPr>
            <w:tcW w:w="16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66EA18" w14:textId="77777777" w:rsidR="001842E0" w:rsidRPr="00C068A7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C068A7">
              <w:rPr>
                <w:rFonts w:ascii="Arial" w:hAnsi="Arial" w:cs="Arial"/>
                <w:b/>
                <w:bCs/>
                <w:sz w:val="22"/>
                <w:szCs w:val="16"/>
              </w:rPr>
              <w:t>Месторасположение</w:t>
            </w:r>
          </w:p>
        </w:tc>
      </w:tr>
      <w:tr w:rsidR="001842E0" w:rsidRPr="00C068A7" w14:paraId="0DE85BFF" w14:textId="77777777" w:rsidTr="00C068A7">
        <w:trPr>
          <w:trHeight w:val="20"/>
          <w:tblHeader/>
          <w:jc w:val="center"/>
        </w:trPr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B6544E" w14:textId="77777777" w:rsidR="001842E0" w:rsidRPr="00C068A7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C068A7">
              <w:rPr>
                <w:rFonts w:ascii="Arial" w:hAnsi="Arial" w:cs="Arial"/>
                <w:b/>
                <w:bCs/>
                <w:sz w:val="22"/>
                <w:szCs w:val="16"/>
              </w:rPr>
              <w:t>1</w:t>
            </w:r>
          </w:p>
        </w:tc>
        <w:tc>
          <w:tcPr>
            <w:tcW w:w="1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CD31C4" w14:textId="77777777" w:rsidR="001842E0" w:rsidRPr="00C068A7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C068A7">
              <w:rPr>
                <w:rFonts w:ascii="Arial" w:hAnsi="Arial" w:cs="Arial"/>
                <w:b/>
                <w:bCs/>
                <w:sz w:val="22"/>
                <w:szCs w:val="16"/>
              </w:rPr>
              <w:t>2</w:t>
            </w:r>
          </w:p>
        </w:tc>
        <w:tc>
          <w:tcPr>
            <w:tcW w:w="2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FB08BE" w14:textId="77777777" w:rsidR="001842E0" w:rsidRPr="00C068A7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C068A7">
              <w:rPr>
                <w:rFonts w:ascii="Arial" w:hAnsi="Arial" w:cs="Arial"/>
                <w:b/>
                <w:bCs/>
                <w:sz w:val="22"/>
                <w:szCs w:val="16"/>
              </w:rPr>
              <w:t>3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8B2102" w14:textId="77777777" w:rsidR="001842E0" w:rsidRPr="00C068A7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C068A7">
              <w:rPr>
                <w:rFonts w:ascii="Arial" w:hAnsi="Arial" w:cs="Arial"/>
                <w:b/>
                <w:bCs/>
                <w:sz w:val="22"/>
                <w:szCs w:val="16"/>
              </w:rPr>
              <w:t>4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7E4E94" w14:textId="77777777" w:rsidR="001842E0" w:rsidRPr="00C068A7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C068A7">
              <w:rPr>
                <w:rFonts w:ascii="Arial" w:hAnsi="Arial" w:cs="Arial"/>
                <w:b/>
                <w:bCs/>
                <w:sz w:val="22"/>
                <w:szCs w:val="16"/>
              </w:rPr>
              <w:t>5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993930" w14:textId="77777777" w:rsidR="001842E0" w:rsidRPr="00C068A7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C068A7">
              <w:rPr>
                <w:rFonts w:ascii="Arial" w:hAnsi="Arial" w:cs="Arial"/>
                <w:b/>
                <w:bCs/>
                <w:sz w:val="22"/>
                <w:szCs w:val="16"/>
              </w:rPr>
              <w:t>6</w:t>
            </w:r>
          </w:p>
        </w:tc>
        <w:tc>
          <w:tcPr>
            <w:tcW w:w="1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33D3D6" w14:textId="77777777" w:rsidR="001842E0" w:rsidRPr="00C068A7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C068A7">
              <w:rPr>
                <w:rFonts w:ascii="Arial" w:hAnsi="Arial" w:cs="Arial"/>
                <w:b/>
                <w:bCs/>
                <w:sz w:val="22"/>
                <w:szCs w:val="16"/>
              </w:rPr>
              <w:t>7</w:t>
            </w:r>
          </w:p>
        </w:tc>
        <w:tc>
          <w:tcPr>
            <w:tcW w:w="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527F2C" w14:textId="77777777" w:rsidR="001842E0" w:rsidRPr="00C068A7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C068A7">
              <w:rPr>
                <w:rFonts w:ascii="Arial" w:hAnsi="Arial" w:cs="Arial"/>
                <w:b/>
                <w:bCs/>
                <w:sz w:val="22"/>
                <w:szCs w:val="16"/>
              </w:rPr>
              <w:t>8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E5B14C" w14:textId="77777777" w:rsidR="001842E0" w:rsidRPr="00C068A7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C068A7">
              <w:rPr>
                <w:rFonts w:ascii="Arial" w:hAnsi="Arial" w:cs="Arial"/>
                <w:b/>
                <w:bCs/>
                <w:sz w:val="22"/>
                <w:szCs w:val="16"/>
              </w:rPr>
              <w:t>9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CF832F" w14:textId="77777777" w:rsidR="001842E0" w:rsidRPr="00C068A7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C068A7">
              <w:rPr>
                <w:rFonts w:ascii="Arial" w:hAnsi="Arial" w:cs="Arial"/>
                <w:b/>
                <w:bCs/>
                <w:sz w:val="22"/>
                <w:szCs w:val="16"/>
              </w:rPr>
              <w:t>10</w:t>
            </w:r>
          </w:p>
        </w:tc>
      </w:tr>
      <w:tr w:rsidR="00C068A7" w:rsidRPr="00C068A7" w14:paraId="1E21496C" w14:textId="77777777" w:rsidTr="00C068A7">
        <w:trPr>
          <w:trHeight w:val="20"/>
          <w:jc w:val="center"/>
        </w:trPr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1E08C6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43642D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2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6700CA" w14:textId="77777777" w:rsidR="00C068A7" w:rsidRPr="00C068A7" w:rsidRDefault="00C068A7" w:rsidP="00C068A7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C068A7">
              <w:rPr>
                <w:rFonts w:ascii="Arial" w:hAnsi="Arial" w:cs="Arial"/>
                <w:b/>
                <w:sz w:val="22"/>
                <w:szCs w:val="16"/>
              </w:rPr>
              <w:t>Знаки приоритета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963B8B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772E7F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3F804C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29CC5C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91BCDD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074327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A7F2FB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C068A7" w:rsidRPr="00C068A7" w14:paraId="4FC494CC" w14:textId="77777777" w:rsidTr="00C068A7">
        <w:trPr>
          <w:trHeight w:val="20"/>
          <w:jc w:val="center"/>
        </w:trPr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0A7D96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1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80DD06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2.1</w:t>
            </w:r>
          </w:p>
        </w:tc>
        <w:tc>
          <w:tcPr>
            <w:tcW w:w="2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AC20FF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Главная дорога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7AAD2E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528FB0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5EFB79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0+11</w:t>
            </w:r>
          </w:p>
        </w:tc>
        <w:tc>
          <w:tcPr>
            <w:tcW w:w="1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E23510" w14:textId="77777777" w:rsidR="00C068A7" w:rsidRPr="00C068A7" w:rsidRDefault="00C068A7" w:rsidP="00C068A7">
            <w:pPr>
              <w:rPr>
                <w:rFonts w:ascii="Arial" w:hAnsi="Arial" w:cs="Arial"/>
                <w:sz w:val="20"/>
                <w:szCs w:val="16"/>
              </w:rPr>
            </w:pPr>
            <w:r w:rsidRPr="00C068A7">
              <w:rPr>
                <w:rFonts w:ascii="Arial" w:hAnsi="Arial" w:cs="Arial"/>
                <w:sz w:val="20"/>
                <w:szCs w:val="16"/>
              </w:rPr>
              <w:t>установлено</w:t>
            </w:r>
          </w:p>
        </w:tc>
        <w:tc>
          <w:tcPr>
            <w:tcW w:w="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1A7411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E36E12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025D5E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слева</w:t>
            </w:r>
          </w:p>
        </w:tc>
      </w:tr>
      <w:tr w:rsidR="00C068A7" w:rsidRPr="00C068A7" w14:paraId="0CF55AAE" w14:textId="77777777" w:rsidTr="00C068A7">
        <w:trPr>
          <w:trHeight w:val="20"/>
          <w:jc w:val="center"/>
        </w:trPr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8D320C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C5CB55" w14:textId="77777777" w:rsidR="00C068A7" w:rsidRPr="00C068A7" w:rsidRDefault="00C068A7" w:rsidP="00C068A7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C068A7">
              <w:rPr>
                <w:rFonts w:ascii="Arial" w:hAnsi="Arial" w:cs="Arial"/>
                <w:b/>
                <w:sz w:val="22"/>
                <w:szCs w:val="16"/>
              </w:rPr>
              <w:t>Итого установлено:</w:t>
            </w:r>
          </w:p>
        </w:tc>
        <w:tc>
          <w:tcPr>
            <w:tcW w:w="2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162E9B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06C906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5AC76B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A11E59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162B4C" w14:textId="77777777" w:rsidR="00C068A7" w:rsidRPr="00C068A7" w:rsidRDefault="00C068A7" w:rsidP="00C068A7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880331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EF1696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4263A5" w14:textId="77777777" w:rsidR="00C068A7" w:rsidRPr="00C068A7" w:rsidRDefault="00C068A7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C068A7" w:rsidRPr="00C068A7" w14:paraId="0B01CCA6" w14:textId="77777777" w:rsidTr="00C068A7">
        <w:trPr>
          <w:trHeight w:val="20"/>
          <w:jc w:val="center"/>
        </w:trPr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A47F5B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B69E1A" w14:textId="77777777" w:rsidR="00C068A7" w:rsidRPr="00C068A7" w:rsidRDefault="00C068A7" w:rsidP="00C068A7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C068A7">
              <w:rPr>
                <w:rFonts w:ascii="Arial" w:hAnsi="Arial" w:cs="Arial"/>
                <w:b/>
                <w:sz w:val="22"/>
                <w:szCs w:val="16"/>
              </w:rPr>
              <w:t>Итого требуется:</w:t>
            </w:r>
          </w:p>
        </w:tc>
        <w:tc>
          <w:tcPr>
            <w:tcW w:w="2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DC0F54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44F915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14863A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6E329E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989F2E" w14:textId="77777777" w:rsidR="00C068A7" w:rsidRPr="00C068A7" w:rsidRDefault="00C068A7" w:rsidP="00C068A7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1F8200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0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CB0F1E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0FD8ED" w14:textId="77777777" w:rsidR="00C068A7" w:rsidRPr="00C068A7" w:rsidRDefault="00C068A7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C068A7" w:rsidRPr="00C068A7" w14:paraId="7CE2EBD9" w14:textId="77777777" w:rsidTr="00C068A7">
        <w:trPr>
          <w:trHeight w:val="20"/>
          <w:jc w:val="center"/>
        </w:trPr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14B9E5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2C6BDF" w14:textId="77777777" w:rsidR="00C068A7" w:rsidRPr="00C068A7" w:rsidRDefault="00C068A7" w:rsidP="00C068A7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C068A7">
              <w:rPr>
                <w:rFonts w:ascii="Arial" w:hAnsi="Arial" w:cs="Arial"/>
                <w:b/>
                <w:sz w:val="22"/>
                <w:szCs w:val="16"/>
              </w:rPr>
              <w:t>Итого:</w:t>
            </w:r>
          </w:p>
        </w:tc>
        <w:tc>
          <w:tcPr>
            <w:tcW w:w="2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331024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FF35E1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C2DBDF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79B968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A7185" w14:textId="77777777" w:rsidR="00C068A7" w:rsidRPr="00C068A7" w:rsidRDefault="00C068A7" w:rsidP="00C068A7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71D1A3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841748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7E006C" w14:textId="77777777" w:rsidR="00C068A7" w:rsidRPr="00C068A7" w:rsidRDefault="00C068A7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C068A7" w:rsidRPr="00C068A7" w14:paraId="2A619BAD" w14:textId="77777777" w:rsidTr="00C068A7">
        <w:trPr>
          <w:trHeight w:val="20"/>
          <w:jc w:val="center"/>
        </w:trPr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7EE204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B16DF9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3</w:t>
            </w:r>
          </w:p>
        </w:tc>
        <w:tc>
          <w:tcPr>
            <w:tcW w:w="2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D4BDF9" w14:textId="77777777" w:rsidR="00C068A7" w:rsidRPr="00C068A7" w:rsidRDefault="00C068A7" w:rsidP="00C068A7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C068A7">
              <w:rPr>
                <w:rFonts w:ascii="Arial" w:hAnsi="Arial" w:cs="Arial"/>
                <w:b/>
                <w:sz w:val="22"/>
                <w:szCs w:val="16"/>
              </w:rPr>
              <w:t>Запрещающие знаки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88F577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3DA162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650D8F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C6026F" w14:textId="77777777" w:rsidR="00C068A7" w:rsidRPr="00C068A7" w:rsidRDefault="00C068A7" w:rsidP="00C068A7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585435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A36711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B5F415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C068A7" w:rsidRPr="00C068A7" w14:paraId="1C4BB880" w14:textId="77777777" w:rsidTr="00C068A7">
        <w:trPr>
          <w:trHeight w:val="20"/>
          <w:jc w:val="center"/>
        </w:trPr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9E11B6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1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1A7977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3.24</w:t>
            </w:r>
          </w:p>
        </w:tc>
        <w:tc>
          <w:tcPr>
            <w:tcW w:w="2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B297EE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Ограничение максимальной скорости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7B6D2A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17A6B8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63BF1B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0+9</w:t>
            </w:r>
          </w:p>
        </w:tc>
        <w:tc>
          <w:tcPr>
            <w:tcW w:w="1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A7359D" w14:textId="77777777" w:rsidR="00C068A7" w:rsidRPr="00C068A7" w:rsidRDefault="00C068A7" w:rsidP="00C068A7">
            <w:pPr>
              <w:rPr>
                <w:rFonts w:ascii="Arial" w:hAnsi="Arial" w:cs="Arial"/>
                <w:sz w:val="20"/>
                <w:szCs w:val="16"/>
              </w:rPr>
            </w:pPr>
            <w:r w:rsidRPr="00C068A7">
              <w:rPr>
                <w:rFonts w:ascii="Arial" w:hAnsi="Arial" w:cs="Arial"/>
                <w:sz w:val="20"/>
                <w:szCs w:val="16"/>
              </w:rPr>
              <w:t>установлено</w:t>
            </w:r>
          </w:p>
        </w:tc>
        <w:tc>
          <w:tcPr>
            <w:tcW w:w="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C0BAD4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CC14FC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справа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4DC357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C068A7" w:rsidRPr="00C068A7" w14:paraId="210030F3" w14:textId="77777777" w:rsidTr="00C068A7">
        <w:trPr>
          <w:trHeight w:val="20"/>
          <w:jc w:val="center"/>
        </w:trPr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F1BC73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3</w:t>
            </w:r>
          </w:p>
        </w:tc>
        <w:tc>
          <w:tcPr>
            <w:tcW w:w="1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D7593A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3.27</w:t>
            </w:r>
          </w:p>
        </w:tc>
        <w:tc>
          <w:tcPr>
            <w:tcW w:w="2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86CA8E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Остановка запрещена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15842D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7C7CF9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D3595D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0+54</w:t>
            </w:r>
          </w:p>
        </w:tc>
        <w:tc>
          <w:tcPr>
            <w:tcW w:w="1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1816D4" w14:textId="77777777" w:rsidR="00C068A7" w:rsidRPr="00C068A7" w:rsidRDefault="00C068A7" w:rsidP="00C068A7">
            <w:pPr>
              <w:rPr>
                <w:rFonts w:ascii="Arial" w:hAnsi="Arial" w:cs="Arial"/>
                <w:sz w:val="20"/>
                <w:szCs w:val="16"/>
              </w:rPr>
            </w:pPr>
            <w:r w:rsidRPr="00C068A7">
              <w:rPr>
                <w:rFonts w:ascii="Arial" w:hAnsi="Arial" w:cs="Arial"/>
                <w:sz w:val="20"/>
                <w:szCs w:val="16"/>
              </w:rPr>
              <w:t>установлено</w:t>
            </w:r>
          </w:p>
        </w:tc>
        <w:tc>
          <w:tcPr>
            <w:tcW w:w="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30BF3F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25B3DE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723FA4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слева</w:t>
            </w:r>
          </w:p>
        </w:tc>
      </w:tr>
      <w:tr w:rsidR="00C068A7" w:rsidRPr="00C068A7" w14:paraId="765B4A8F" w14:textId="77777777" w:rsidTr="00C068A7">
        <w:trPr>
          <w:trHeight w:val="20"/>
          <w:jc w:val="center"/>
        </w:trPr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62A0DD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4</w:t>
            </w:r>
          </w:p>
        </w:tc>
        <w:tc>
          <w:tcPr>
            <w:tcW w:w="1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C1F5CF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3.27</w:t>
            </w:r>
          </w:p>
        </w:tc>
        <w:tc>
          <w:tcPr>
            <w:tcW w:w="2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FFD088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Остановка запрещена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EFAC14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A9375C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BD91D3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0+128</w:t>
            </w:r>
          </w:p>
        </w:tc>
        <w:tc>
          <w:tcPr>
            <w:tcW w:w="1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90177A" w14:textId="77777777" w:rsidR="00C068A7" w:rsidRPr="00C068A7" w:rsidRDefault="00C068A7" w:rsidP="00C068A7">
            <w:pPr>
              <w:rPr>
                <w:rFonts w:ascii="Arial" w:hAnsi="Arial" w:cs="Arial"/>
                <w:sz w:val="20"/>
                <w:szCs w:val="16"/>
              </w:rPr>
            </w:pPr>
            <w:r w:rsidRPr="00C068A7">
              <w:rPr>
                <w:rFonts w:ascii="Arial" w:hAnsi="Arial" w:cs="Arial"/>
                <w:sz w:val="20"/>
                <w:szCs w:val="16"/>
              </w:rPr>
              <w:t>установлено</w:t>
            </w:r>
          </w:p>
        </w:tc>
        <w:tc>
          <w:tcPr>
            <w:tcW w:w="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E19CA1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42A940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63D125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слева</w:t>
            </w:r>
          </w:p>
        </w:tc>
      </w:tr>
      <w:tr w:rsidR="00C068A7" w:rsidRPr="00C068A7" w14:paraId="47B42E51" w14:textId="77777777" w:rsidTr="00C068A7">
        <w:trPr>
          <w:trHeight w:val="20"/>
          <w:jc w:val="center"/>
        </w:trPr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485327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5</w:t>
            </w:r>
          </w:p>
        </w:tc>
        <w:tc>
          <w:tcPr>
            <w:tcW w:w="1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AAB4BF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3.24</w:t>
            </w:r>
          </w:p>
        </w:tc>
        <w:tc>
          <w:tcPr>
            <w:tcW w:w="2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E4B1FE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Ограничение максимальной скорости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8D365C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6B6681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818BD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0+243</w:t>
            </w:r>
          </w:p>
        </w:tc>
        <w:tc>
          <w:tcPr>
            <w:tcW w:w="1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E9D523" w14:textId="77777777" w:rsidR="00C068A7" w:rsidRPr="00C068A7" w:rsidRDefault="00C068A7" w:rsidP="00C068A7">
            <w:pPr>
              <w:rPr>
                <w:rFonts w:ascii="Arial" w:hAnsi="Arial" w:cs="Arial"/>
                <w:sz w:val="20"/>
                <w:szCs w:val="16"/>
              </w:rPr>
            </w:pPr>
            <w:r w:rsidRPr="00C068A7">
              <w:rPr>
                <w:rFonts w:ascii="Arial" w:hAnsi="Arial" w:cs="Arial"/>
                <w:sz w:val="20"/>
                <w:szCs w:val="16"/>
              </w:rPr>
              <w:t>установлено</w:t>
            </w:r>
          </w:p>
        </w:tc>
        <w:tc>
          <w:tcPr>
            <w:tcW w:w="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A28EAE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48A9DD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A9587B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слева</w:t>
            </w:r>
          </w:p>
        </w:tc>
      </w:tr>
      <w:tr w:rsidR="00C068A7" w:rsidRPr="00C068A7" w14:paraId="1424C8A0" w14:textId="77777777" w:rsidTr="00C068A7">
        <w:trPr>
          <w:trHeight w:val="20"/>
          <w:jc w:val="center"/>
        </w:trPr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61A5C7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21A0A7" w14:textId="77777777" w:rsidR="00C068A7" w:rsidRPr="00C068A7" w:rsidRDefault="00C068A7" w:rsidP="00C068A7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C068A7">
              <w:rPr>
                <w:rFonts w:ascii="Arial" w:hAnsi="Arial" w:cs="Arial"/>
                <w:b/>
                <w:sz w:val="22"/>
                <w:szCs w:val="16"/>
              </w:rPr>
              <w:t>Итого установлено:</w:t>
            </w:r>
          </w:p>
        </w:tc>
        <w:tc>
          <w:tcPr>
            <w:tcW w:w="2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1D0CF1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86776E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A096CB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C5CFCD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C1AE15" w14:textId="77777777" w:rsidR="00C068A7" w:rsidRPr="00C068A7" w:rsidRDefault="00C068A7" w:rsidP="00C068A7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4047D4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6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104E95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A3774E" w14:textId="77777777" w:rsidR="00C068A7" w:rsidRPr="00C068A7" w:rsidRDefault="00C068A7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C068A7" w:rsidRPr="00C068A7" w14:paraId="0463A3F1" w14:textId="77777777" w:rsidTr="00C068A7">
        <w:trPr>
          <w:trHeight w:val="20"/>
          <w:jc w:val="center"/>
        </w:trPr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315B12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7F9D2E" w14:textId="77777777" w:rsidR="00C068A7" w:rsidRPr="00C068A7" w:rsidRDefault="00C068A7" w:rsidP="00C068A7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C068A7">
              <w:rPr>
                <w:rFonts w:ascii="Arial" w:hAnsi="Arial" w:cs="Arial"/>
                <w:b/>
                <w:sz w:val="22"/>
                <w:szCs w:val="16"/>
              </w:rPr>
              <w:t>Итого требуется:</w:t>
            </w:r>
          </w:p>
        </w:tc>
        <w:tc>
          <w:tcPr>
            <w:tcW w:w="2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BDA6CF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B5166A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29915C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BA60BF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1E6691" w14:textId="77777777" w:rsidR="00C068A7" w:rsidRPr="00C068A7" w:rsidRDefault="00C068A7" w:rsidP="00C068A7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5180CD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0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C6EDD2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9E77B8" w14:textId="77777777" w:rsidR="00C068A7" w:rsidRPr="00C068A7" w:rsidRDefault="00C068A7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C068A7" w:rsidRPr="00C068A7" w14:paraId="139DA095" w14:textId="77777777" w:rsidTr="00C068A7">
        <w:trPr>
          <w:trHeight w:val="20"/>
          <w:jc w:val="center"/>
        </w:trPr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94FCB5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AFB9BE" w14:textId="77777777" w:rsidR="00C068A7" w:rsidRPr="00C068A7" w:rsidRDefault="00C068A7" w:rsidP="00C068A7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C068A7">
              <w:rPr>
                <w:rFonts w:ascii="Arial" w:hAnsi="Arial" w:cs="Arial"/>
                <w:b/>
                <w:sz w:val="22"/>
                <w:szCs w:val="16"/>
              </w:rPr>
              <w:t>Итого:</w:t>
            </w:r>
          </w:p>
        </w:tc>
        <w:tc>
          <w:tcPr>
            <w:tcW w:w="2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758FF5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206CFE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020E96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F660D1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ED00FA" w14:textId="77777777" w:rsidR="00C068A7" w:rsidRPr="00C068A7" w:rsidRDefault="00C068A7" w:rsidP="00C068A7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4B427F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6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42ED82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9E793C" w14:textId="77777777" w:rsidR="00C068A7" w:rsidRPr="00C068A7" w:rsidRDefault="00C068A7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C068A7" w:rsidRPr="00C068A7" w14:paraId="1D1B895C" w14:textId="77777777" w:rsidTr="00C068A7">
        <w:trPr>
          <w:trHeight w:val="20"/>
          <w:jc w:val="center"/>
        </w:trPr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2626EF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B05825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5</w:t>
            </w:r>
          </w:p>
        </w:tc>
        <w:tc>
          <w:tcPr>
            <w:tcW w:w="2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325B8F" w14:textId="77777777" w:rsidR="00C068A7" w:rsidRPr="00C068A7" w:rsidRDefault="00C068A7" w:rsidP="00C068A7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C068A7">
              <w:rPr>
                <w:rFonts w:ascii="Arial" w:hAnsi="Arial" w:cs="Arial"/>
                <w:b/>
                <w:sz w:val="22"/>
                <w:szCs w:val="16"/>
              </w:rPr>
              <w:t>Знаки особых предписаний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EF47CE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A26EEC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861958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8714FE" w14:textId="77777777" w:rsidR="00C068A7" w:rsidRPr="00C068A7" w:rsidRDefault="00C068A7" w:rsidP="00C068A7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3D2DD0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360BA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728315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C068A7" w:rsidRPr="00C068A7" w14:paraId="7B34A42B" w14:textId="77777777" w:rsidTr="00C068A7">
        <w:trPr>
          <w:trHeight w:val="20"/>
          <w:jc w:val="center"/>
        </w:trPr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7141E6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6</w:t>
            </w:r>
          </w:p>
        </w:tc>
        <w:tc>
          <w:tcPr>
            <w:tcW w:w="1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F9E63A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5.19.1</w:t>
            </w:r>
          </w:p>
        </w:tc>
        <w:tc>
          <w:tcPr>
            <w:tcW w:w="2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021875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Пешеходный переход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713518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0EA578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EEDEF0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0+131</w:t>
            </w:r>
          </w:p>
        </w:tc>
        <w:tc>
          <w:tcPr>
            <w:tcW w:w="1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EB57B4" w14:textId="77777777" w:rsidR="00C068A7" w:rsidRPr="00C068A7" w:rsidRDefault="00C068A7" w:rsidP="00C068A7">
            <w:pPr>
              <w:rPr>
                <w:rFonts w:ascii="Arial" w:hAnsi="Arial" w:cs="Arial"/>
                <w:sz w:val="20"/>
                <w:szCs w:val="16"/>
              </w:rPr>
            </w:pPr>
            <w:r w:rsidRPr="00C068A7">
              <w:rPr>
                <w:rFonts w:ascii="Arial" w:hAnsi="Arial" w:cs="Arial"/>
                <w:sz w:val="20"/>
                <w:szCs w:val="16"/>
              </w:rPr>
              <w:t>установлено</w:t>
            </w:r>
          </w:p>
        </w:tc>
        <w:tc>
          <w:tcPr>
            <w:tcW w:w="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908F46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D54613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справа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E11FB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C068A7" w:rsidRPr="00C068A7" w14:paraId="1C825D43" w14:textId="77777777" w:rsidTr="00C068A7">
        <w:trPr>
          <w:trHeight w:val="20"/>
          <w:jc w:val="center"/>
        </w:trPr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8B0B98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7</w:t>
            </w:r>
          </w:p>
        </w:tc>
        <w:tc>
          <w:tcPr>
            <w:tcW w:w="1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48975E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5.19.2</w:t>
            </w:r>
          </w:p>
        </w:tc>
        <w:tc>
          <w:tcPr>
            <w:tcW w:w="2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E3C01F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Пешеходный переход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4E5057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6CBC60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836D23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0+131</w:t>
            </w:r>
          </w:p>
        </w:tc>
        <w:tc>
          <w:tcPr>
            <w:tcW w:w="1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FED5BF" w14:textId="77777777" w:rsidR="00C068A7" w:rsidRPr="00C068A7" w:rsidRDefault="00C068A7" w:rsidP="00C068A7">
            <w:pPr>
              <w:rPr>
                <w:rFonts w:ascii="Arial" w:hAnsi="Arial" w:cs="Arial"/>
                <w:sz w:val="20"/>
                <w:szCs w:val="16"/>
              </w:rPr>
            </w:pPr>
            <w:r w:rsidRPr="00C068A7">
              <w:rPr>
                <w:rFonts w:ascii="Arial" w:hAnsi="Arial" w:cs="Arial"/>
                <w:sz w:val="20"/>
                <w:szCs w:val="16"/>
              </w:rPr>
              <w:t>установлено</w:t>
            </w:r>
          </w:p>
        </w:tc>
        <w:tc>
          <w:tcPr>
            <w:tcW w:w="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5AC7F1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B5544C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справа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6FC918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C068A7" w:rsidRPr="00C068A7" w14:paraId="35C6CC91" w14:textId="77777777" w:rsidTr="00C068A7">
        <w:trPr>
          <w:trHeight w:val="20"/>
          <w:jc w:val="center"/>
        </w:trPr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08804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8</w:t>
            </w:r>
          </w:p>
        </w:tc>
        <w:tc>
          <w:tcPr>
            <w:tcW w:w="1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AECF87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5.20</w:t>
            </w:r>
          </w:p>
        </w:tc>
        <w:tc>
          <w:tcPr>
            <w:tcW w:w="2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5C523A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Искусственная неровность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CB28ED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EDEC3B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8C6F12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0+131</w:t>
            </w:r>
          </w:p>
        </w:tc>
        <w:tc>
          <w:tcPr>
            <w:tcW w:w="1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8DE500" w14:textId="77777777" w:rsidR="00C068A7" w:rsidRPr="00C068A7" w:rsidRDefault="00C068A7" w:rsidP="00C068A7">
            <w:pPr>
              <w:rPr>
                <w:rFonts w:ascii="Arial" w:hAnsi="Arial" w:cs="Arial"/>
                <w:sz w:val="20"/>
                <w:szCs w:val="16"/>
              </w:rPr>
            </w:pPr>
            <w:r w:rsidRPr="00C068A7">
              <w:rPr>
                <w:rFonts w:ascii="Arial" w:hAnsi="Arial" w:cs="Arial"/>
                <w:sz w:val="20"/>
                <w:szCs w:val="16"/>
              </w:rPr>
              <w:t>требуется</w:t>
            </w:r>
          </w:p>
        </w:tc>
        <w:tc>
          <w:tcPr>
            <w:tcW w:w="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96F436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2392D6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справа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C4DFB3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C068A7" w:rsidRPr="00C068A7" w14:paraId="451A40F3" w14:textId="77777777" w:rsidTr="00C068A7">
        <w:trPr>
          <w:trHeight w:val="20"/>
          <w:jc w:val="center"/>
        </w:trPr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A297CA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9</w:t>
            </w:r>
          </w:p>
        </w:tc>
        <w:tc>
          <w:tcPr>
            <w:tcW w:w="1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A5F44D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5.19.1</w:t>
            </w:r>
          </w:p>
        </w:tc>
        <w:tc>
          <w:tcPr>
            <w:tcW w:w="2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9A1898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Пешеходный переход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AE6B45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55E6B2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801015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0+137</w:t>
            </w:r>
          </w:p>
        </w:tc>
        <w:tc>
          <w:tcPr>
            <w:tcW w:w="1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F5D22A" w14:textId="77777777" w:rsidR="00C068A7" w:rsidRPr="00C068A7" w:rsidRDefault="00C068A7" w:rsidP="00C068A7">
            <w:pPr>
              <w:rPr>
                <w:rFonts w:ascii="Arial" w:hAnsi="Arial" w:cs="Arial"/>
                <w:sz w:val="20"/>
                <w:szCs w:val="16"/>
              </w:rPr>
            </w:pPr>
            <w:r w:rsidRPr="00C068A7">
              <w:rPr>
                <w:rFonts w:ascii="Arial" w:hAnsi="Arial" w:cs="Arial"/>
                <w:sz w:val="20"/>
                <w:szCs w:val="16"/>
              </w:rPr>
              <w:t>установлено</w:t>
            </w:r>
          </w:p>
        </w:tc>
        <w:tc>
          <w:tcPr>
            <w:tcW w:w="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8C7B9C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6EEE27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B3503E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слева</w:t>
            </w:r>
          </w:p>
        </w:tc>
      </w:tr>
      <w:tr w:rsidR="00C068A7" w:rsidRPr="00C068A7" w14:paraId="213C22DB" w14:textId="77777777" w:rsidTr="00C068A7">
        <w:trPr>
          <w:trHeight w:val="20"/>
          <w:jc w:val="center"/>
        </w:trPr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3A8FBC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10</w:t>
            </w:r>
          </w:p>
        </w:tc>
        <w:tc>
          <w:tcPr>
            <w:tcW w:w="1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A8D087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5.19.2</w:t>
            </w:r>
          </w:p>
        </w:tc>
        <w:tc>
          <w:tcPr>
            <w:tcW w:w="2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48B7B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Пешеходный переход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77CF9D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64A362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DCCF47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0+137</w:t>
            </w:r>
          </w:p>
        </w:tc>
        <w:tc>
          <w:tcPr>
            <w:tcW w:w="1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08A71D" w14:textId="77777777" w:rsidR="00C068A7" w:rsidRPr="00C068A7" w:rsidRDefault="00C068A7" w:rsidP="00C068A7">
            <w:pPr>
              <w:rPr>
                <w:rFonts w:ascii="Arial" w:hAnsi="Arial" w:cs="Arial"/>
                <w:sz w:val="20"/>
                <w:szCs w:val="16"/>
              </w:rPr>
            </w:pPr>
            <w:r w:rsidRPr="00C068A7">
              <w:rPr>
                <w:rFonts w:ascii="Arial" w:hAnsi="Arial" w:cs="Arial"/>
                <w:sz w:val="20"/>
                <w:szCs w:val="16"/>
              </w:rPr>
              <w:t>установлено</w:t>
            </w:r>
          </w:p>
        </w:tc>
        <w:tc>
          <w:tcPr>
            <w:tcW w:w="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FFF8F2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FE4E08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0454F5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слева</w:t>
            </w:r>
          </w:p>
        </w:tc>
      </w:tr>
      <w:tr w:rsidR="00C068A7" w:rsidRPr="00C068A7" w14:paraId="41FE58AE" w14:textId="77777777" w:rsidTr="00C068A7">
        <w:trPr>
          <w:trHeight w:val="20"/>
          <w:jc w:val="center"/>
        </w:trPr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11FBF6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11</w:t>
            </w:r>
          </w:p>
        </w:tc>
        <w:tc>
          <w:tcPr>
            <w:tcW w:w="1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FBBC06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5.20</w:t>
            </w:r>
          </w:p>
        </w:tc>
        <w:tc>
          <w:tcPr>
            <w:tcW w:w="2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68F9BD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Искусственная неровность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418D0C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CCC07B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00EE3A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0+137</w:t>
            </w:r>
          </w:p>
        </w:tc>
        <w:tc>
          <w:tcPr>
            <w:tcW w:w="1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BFDBBE" w14:textId="77777777" w:rsidR="00C068A7" w:rsidRPr="00C068A7" w:rsidRDefault="00C068A7" w:rsidP="00C068A7">
            <w:pPr>
              <w:rPr>
                <w:rFonts w:ascii="Arial" w:hAnsi="Arial" w:cs="Arial"/>
                <w:sz w:val="20"/>
                <w:szCs w:val="16"/>
              </w:rPr>
            </w:pPr>
            <w:r w:rsidRPr="00C068A7">
              <w:rPr>
                <w:rFonts w:ascii="Arial" w:hAnsi="Arial" w:cs="Arial"/>
                <w:sz w:val="20"/>
                <w:szCs w:val="16"/>
              </w:rPr>
              <w:t>установлено</w:t>
            </w:r>
          </w:p>
        </w:tc>
        <w:tc>
          <w:tcPr>
            <w:tcW w:w="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5DFC76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AB1F32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D8A351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слева</w:t>
            </w:r>
          </w:p>
        </w:tc>
      </w:tr>
      <w:tr w:rsidR="00C068A7" w:rsidRPr="00C068A7" w14:paraId="42CE991D" w14:textId="77777777" w:rsidTr="00C068A7">
        <w:trPr>
          <w:trHeight w:val="20"/>
          <w:jc w:val="center"/>
        </w:trPr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9CE799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12</w:t>
            </w:r>
          </w:p>
        </w:tc>
        <w:tc>
          <w:tcPr>
            <w:tcW w:w="1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6DB0FE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5.20</w:t>
            </w:r>
          </w:p>
        </w:tc>
        <w:tc>
          <w:tcPr>
            <w:tcW w:w="2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2C0D5D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Искусственная неровность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0983D2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1303BA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82DAE6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0+226</w:t>
            </w:r>
          </w:p>
        </w:tc>
        <w:tc>
          <w:tcPr>
            <w:tcW w:w="1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148BB6" w14:textId="77777777" w:rsidR="00C068A7" w:rsidRPr="00C068A7" w:rsidRDefault="00C068A7" w:rsidP="00C068A7">
            <w:pPr>
              <w:rPr>
                <w:rFonts w:ascii="Arial" w:hAnsi="Arial" w:cs="Arial"/>
                <w:sz w:val="20"/>
                <w:szCs w:val="16"/>
              </w:rPr>
            </w:pPr>
            <w:r w:rsidRPr="00C068A7">
              <w:rPr>
                <w:rFonts w:ascii="Arial" w:hAnsi="Arial" w:cs="Arial"/>
                <w:sz w:val="20"/>
                <w:szCs w:val="16"/>
              </w:rPr>
              <w:t>требуется</w:t>
            </w:r>
          </w:p>
        </w:tc>
        <w:tc>
          <w:tcPr>
            <w:tcW w:w="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409D02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D43209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907B14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слева</w:t>
            </w:r>
          </w:p>
        </w:tc>
      </w:tr>
      <w:tr w:rsidR="00C068A7" w:rsidRPr="00C068A7" w14:paraId="1D68A5FD" w14:textId="77777777" w:rsidTr="00C068A7">
        <w:trPr>
          <w:trHeight w:val="20"/>
          <w:jc w:val="center"/>
        </w:trPr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D4C847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13</w:t>
            </w:r>
          </w:p>
        </w:tc>
        <w:tc>
          <w:tcPr>
            <w:tcW w:w="1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13FDFF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5.20</w:t>
            </w:r>
          </w:p>
        </w:tc>
        <w:tc>
          <w:tcPr>
            <w:tcW w:w="2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03EDF0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Искусственная неровность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CBE2E9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CCCC7F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CE2BC1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0+234</w:t>
            </w:r>
          </w:p>
        </w:tc>
        <w:tc>
          <w:tcPr>
            <w:tcW w:w="1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71829F" w14:textId="77777777" w:rsidR="00C068A7" w:rsidRPr="00C068A7" w:rsidRDefault="00C068A7" w:rsidP="00C068A7">
            <w:pPr>
              <w:rPr>
                <w:rFonts w:ascii="Arial" w:hAnsi="Arial" w:cs="Arial"/>
                <w:sz w:val="20"/>
                <w:szCs w:val="16"/>
              </w:rPr>
            </w:pPr>
            <w:r w:rsidRPr="00C068A7">
              <w:rPr>
                <w:rFonts w:ascii="Arial" w:hAnsi="Arial" w:cs="Arial"/>
                <w:sz w:val="20"/>
                <w:szCs w:val="16"/>
              </w:rPr>
              <w:t>установлено</w:t>
            </w:r>
          </w:p>
        </w:tc>
        <w:tc>
          <w:tcPr>
            <w:tcW w:w="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AD032C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5FA11A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справа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B42E7F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C068A7" w:rsidRPr="00C068A7" w14:paraId="72EA118C" w14:textId="77777777" w:rsidTr="00C068A7">
        <w:trPr>
          <w:trHeight w:val="20"/>
          <w:jc w:val="center"/>
        </w:trPr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B4AB4F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1CCBB7" w14:textId="77777777" w:rsidR="00C068A7" w:rsidRPr="00C068A7" w:rsidRDefault="00C068A7" w:rsidP="00C068A7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C068A7">
              <w:rPr>
                <w:rFonts w:ascii="Arial" w:hAnsi="Arial" w:cs="Arial"/>
                <w:b/>
                <w:sz w:val="22"/>
                <w:szCs w:val="16"/>
              </w:rPr>
              <w:t xml:space="preserve">Итого </w:t>
            </w:r>
            <w:r w:rsidRPr="00C068A7">
              <w:rPr>
                <w:rFonts w:ascii="Arial" w:hAnsi="Arial" w:cs="Arial"/>
                <w:b/>
                <w:sz w:val="22"/>
                <w:szCs w:val="16"/>
              </w:rPr>
              <w:lastRenderedPageBreak/>
              <w:t>установлено:</w:t>
            </w:r>
          </w:p>
        </w:tc>
        <w:tc>
          <w:tcPr>
            <w:tcW w:w="2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C01967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9B49E0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6DFED4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D5C696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302B7A" w14:textId="77777777" w:rsidR="00C068A7" w:rsidRPr="00C068A7" w:rsidRDefault="00C068A7" w:rsidP="00C068A7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00CFFE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6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3839F6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14616A" w14:textId="77777777" w:rsidR="00C068A7" w:rsidRPr="00C068A7" w:rsidRDefault="00C068A7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C068A7" w:rsidRPr="00C068A7" w14:paraId="73083C6A" w14:textId="77777777" w:rsidTr="00C068A7">
        <w:trPr>
          <w:trHeight w:val="20"/>
          <w:jc w:val="center"/>
        </w:trPr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B0133C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DEA383" w14:textId="77777777" w:rsidR="00C068A7" w:rsidRPr="00C068A7" w:rsidRDefault="00C068A7" w:rsidP="00C068A7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C068A7">
              <w:rPr>
                <w:rFonts w:ascii="Arial" w:hAnsi="Arial" w:cs="Arial"/>
                <w:b/>
                <w:sz w:val="22"/>
                <w:szCs w:val="16"/>
              </w:rPr>
              <w:t>Итого требуется:</w:t>
            </w:r>
          </w:p>
        </w:tc>
        <w:tc>
          <w:tcPr>
            <w:tcW w:w="2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33B3B4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81D570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E5E363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50FB32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C189C7" w14:textId="77777777" w:rsidR="00C068A7" w:rsidRPr="00C068A7" w:rsidRDefault="00C068A7" w:rsidP="00C068A7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F7541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D20FE9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B93A8F" w14:textId="77777777" w:rsidR="00C068A7" w:rsidRPr="00C068A7" w:rsidRDefault="00C068A7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C068A7" w:rsidRPr="00C068A7" w14:paraId="3E43177F" w14:textId="77777777" w:rsidTr="00C068A7">
        <w:trPr>
          <w:trHeight w:val="20"/>
          <w:jc w:val="center"/>
        </w:trPr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029EC1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91097C" w14:textId="77777777" w:rsidR="00C068A7" w:rsidRPr="00C068A7" w:rsidRDefault="00C068A7" w:rsidP="00C068A7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C068A7">
              <w:rPr>
                <w:rFonts w:ascii="Arial" w:hAnsi="Arial" w:cs="Arial"/>
                <w:b/>
                <w:sz w:val="22"/>
                <w:szCs w:val="16"/>
              </w:rPr>
              <w:t>Итого:</w:t>
            </w:r>
          </w:p>
        </w:tc>
        <w:tc>
          <w:tcPr>
            <w:tcW w:w="2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25BCCE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C8EDC0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559A17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055F29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209D02" w14:textId="77777777" w:rsidR="00C068A7" w:rsidRPr="00C068A7" w:rsidRDefault="00C068A7" w:rsidP="00C068A7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342BE5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8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84C5B0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A0AE14" w14:textId="77777777" w:rsidR="00C068A7" w:rsidRPr="00C068A7" w:rsidRDefault="00C068A7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C068A7" w:rsidRPr="00C068A7" w14:paraId="2C0EE6CA" w14:textId="77777777" w:rsidTr="00C068A7">
        <w:trPr>
          <w:trHeight w:val="20"/>
          <w:jc w:val="center"/>
        </w:trPr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E941FF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95ABD4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6</w:t>
            </w:r>
          </w:p>
        </w:tc>
        <w:tc>
          <w:tcPr>
            <w:tcW w:w="2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EDB5D7" w14:textId="77777777" w:rsidR="00C068A7" w:rsidRPr="00C068A7" w:rsidRDefault="00C068A7" w:rsidP="00C068A7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C068A7">
              <w:rPr>
                <w:rFonts w:ascii="Arial" w:hAnsi="Arial" w:cs="Arial"/>
                <w:b/>
                <w:sz w:val="22"/>
                <w:szCs w:val="16"/>
              </w:rPr>
              <w:t>Информационные знаки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65BA11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A00A87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C0832E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56702" w14:textId="77777777" w:rsidR="00C068A7" w:rsidRPr="00C068A7" w:rsidRDefault="00C068A7" w:rsidP="00C068A7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FD95C3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67321C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FA0E98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C068A7" w:rsidRPr="00C068A7" w14:paraId="5F810C9E" w14:textId="77777777" w:rsidTr="00C068A7">
        <w:trPr>
          <w:trHeight w:val="20"/>
          <w:jc w:val="center"/>
        </w:trPr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B899BD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14</w:t>
            </w:r>
          </w:p>
        </w:tc>
        <w:tc>
          <w:tcPr>
            <w:tcW w:w="1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EED702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6.4</w:t>
            </w:r>
          </w:p>
        </w:tc>
        <w:tc>
          <w:tcPr>
            <w:tcW w:w="2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BB180D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Место стоянки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96B0FE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10ED4B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6C3B1A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0+47</w:t>
            </w:r>
          </w:p>
        </w:tc>
        <w:tc>
          <w:tcPr>
            <w:tcW w:w="1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241AA7" w14:textId="77777777" w:rsidR="00C068A7" w:rsidRPr="00C068A7" w:rsidRDefault="00C068A7" w:rsidP="00C068A7">
            <w:pPr>
              <w:rPr>
                <w:rFonts w:ascii="Arial" w:hAnsi="Arial" w:cs="Arial"/>
                <w:sz w:val="20"/>
                <w:szCs w:val="16"/>
              </w:rPr>
            </w:pPr>
            <w:r w:rsidRPr="00C068A7">
              <w:rPr>
                <w:rFonts w:ascii="Arial" w:hAnsi="Arial" w:cs="Arial"/>
                <w:sz w:val="20"/>
                <w:szCs w:val="16"/>
              </w:rPr>
              <w:t>установлено</w:t>
            </w:r>
          </w:p>
        </w:tc>
        <w:tc>
          <w:tcPr>
            <w:tcW w:w="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1F5A14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CF69D7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справа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1C15E6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C068A7" w:rsidRPr="00C068A7" w14:paraId="1A5B75F7" w14:textId="77777777" w:rsidTr="00C068A7">
        <w:trPr>
          <w:trHeight w:val="20"/>
          <w:jc w:val="center"/>
        </w:trPr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CDF119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15</w:t>
            </w:r>
          </w:p>
        </w:tc>
        <w:tc>
          <w:tcPr>
            <w:tcW w:w="1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A734E9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6.4</w:t>
            </w:r>
          </w:p>
        </w:tc>
        <w:tc>
          <w:tcPr>
            <w:tcW w:w="2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A5869D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Место стоянки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2A292E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7A6BCE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868A1C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0+139</w:t>
            </w:r>
          </w:p>
        </w:tc>
        <w:tc>
          <w:tcPr>
            <w:tcW w:w="1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6D5C64" w14:textId="77777777" w:rsidR="00C068A7" w:rsidRPr="00C068A7" w:rsidRDefault="00C068A7" w:rsidP="00C068A7">
            <w:pPr>
              <w:rPr>
                <w:rFonts w:ascii="Arial" w:hAnsi="Arial" w:cs="Arial"/>
                <w:sz w:val="20"/>
                <w:szCs w:val="16"/>
              </w:rPr>
            </w:pPr>
            <w:r w:rsidRPr="00C068A7">
              <w:rPr>
                <w:rFonts w:ascii="Arial" w:hAnsi="Arial" w:cs="Arial"/>
                <w:sz w:val="20"/>
                <w:szCs w:val="16"/>
              </w:rPr>
              <w:t>установлено</w:t>
            </w:r>
          </w:p>
        </w:tc>
        <w:tc>
          <w:tcPr>
            <w:tcW w:w="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7E4ADB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0AAE4B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справа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CD3AF4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C068A7" w:rsidRPr="00C068A7" w14:paraId="64AF2FBA" w14:textId="77777777" w:rsidTr="00C068A7">
        <w:trPr>
          <w:trHeight w:val="20"/>
          <w:jc w:val="center"/>
        </w:trPr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C9379B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16</w:t>
            </w:r>
          </w:p>
        </w:tc>
        <w:tc>
          <w:tcPr>
            <w:tcW w:w="1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671BF5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6.4</w:t>
            </w:r>
          </w:p>
        </w:tc>
        <w:tc>
          <w:tcPr>
            <w:tcW w:w="2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A8805D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Место стоянки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513B04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51CA04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BFD2D1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0+226</w:t>
            </w:r>
          </w:p>
        </w:tc>
        <w:tc>
          <w:tcPr>
            <w:tcW w:w="1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079430" w14:textId="77777777" w:rsidR="00C068A7" w:rsidRPr="00C068A7" w:rsidRDefault="00C068A7" w:rsidP="00C068A7">
            <w:pPr>
              <w:rPr>
                <w:rFonts w:ascii="Arial" w:hAnsi="Arial" w:cs="Arial"/>
                <w:sz w:val="20"/>
                <w:szCs w:val="16"/>
              </w:rPr>
            </w:pPr>
            <w:r w:rsidRPr="00C068A7">
              <w:rPr>
                <w:rFonts w:ascii="Arial" w:hAnsi="Arial" w:cs="Arial"/>
                <w:sz w:val="20"/>
                <w:szCs w:val="16"/>
              </w:rPr>
              <w:t>установлено</w:t>
            </w:r>
          </w:p>
        </w:tc>
        <w:tc>
          <w:tcPr>
            <w:tcW w:w="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CCBD72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8C873F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2D44A4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слева</w:t>
            </w:r>
          </w:p>
        </w:tc>
      </w:tr>
      <w:tr w:rsidR="00C068A7" w:rsidRPr="00C068A7" w14:paraId="5F9288AB" w14:textId="77777777" w:rsidTr="00C068A7">
        <w:trPr>
          <w:trHeight w:val="20"/>
          <w:jc w:val="center"/>
        </w:trPr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C6DEFE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6589BE" w14:textId="77777777" w:rsidR="00C068A7" w:rsidRPr="00C068A7" w:rsidRDefault="00C068A7" w:rsidP="00C068A7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C068A7">
              <w:rPr>
                <w:rFonts w:ascii="Arial" w:hAnsi="Arial" w:cs="Arial"/>
                <w:b/>
                <w:sz w:val="22"/>
                <w:szCs w:val="16"/>
              </w:rPr>
              <w:t>Итого установлено:</w:t>
            </w:r>
          </w:p>
        </w:tc>
        <w:tc>
          <w:tcPr>
            <w:tcW w:w="2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622534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39F403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52F2CE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399467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FF0127" w14:textId="77777777" w:rsidR="00C068A7" w:rsidRPr="00C068A7" w:rsidRDefault="00C068A7" w:rsidP="00C068A7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DC3380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3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B07292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27FFF0" w14:textId="77777777" w:rsidR="00C068A7" w:rsidRPr="00C068A7" w:rsidRDefault="00C068A7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C068A7" w:rsidRPr="00C068A7" w14:paraId="691E95C7" w14:textId="77777777" w:rsidTr="00C068A7">
        <w:trPr>
          <w:trHeight w:val="20"/>
          <w:jc w:val="center"/>
        </w:trPr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91EEB3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7F160D" w14:textId="77777777" w:rsidR="00C068A7" w:rsidRPr="00C068A7" w:rsidRDefault="00C068A7" w:rsidP="00C068A7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C068A7">
              <w:rPr>
                <w:rFonts w:ascii="Arial" w:hAnsi="Arial" w:cs="Arial"/>
                <w:b/>
                <w:sz w:val="22"/>
                <w:szCs w:val="16"/>
              </w:rPr>
              <w:t>Итого требуется:</w:t>
            </w:r>
          </w:p>
        </w:tc>
        <w:tc>
          <w:tcPr>
            <w:tcW w:w="2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7DE670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FE17E1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E6C742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773BD8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3F9387" w14:textId="77777777" w:rsidR="00C068A7" w:rsidRPr="00C068A7" w:rsidRDefault="00C068A7" w:rsidP="00C068A7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0B7584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0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A809C4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8B829D" w14:textId="77777777" w:rsidR="00C068A7" w:rsidRPr="00C068A7" w:rsidRDefault="00C068A7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C068A7" w:rsidRPr="00C068A7" w14:paraId="519D3C27" w14:textId="77777777" w:rsidTr="00C068A7">
        <w:trPr>
          <w:trHeight w:val="20"/>
          <w:jc w:val="center"/>
        </w:trPr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64DDD7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9F6630" w14:textId="77777777" w:rsidR="00C068A7" w:rsidRPr="00C068A7" w:rsidRDefault="00C068A7" w:rsidP="00C068A7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C068A7">
              <w:rPr>
                <w:rFonts w:ascii="Arial" w:hAnsi="Arial" w:cs="Arial"/>
                <w:b/>
                <w:sz w:val="22"/>
                <w:szCs w:val="16"/>
              </w:rPr>
              <w:t>Итого:</w:t>
            </w:r>
          </w:p>
        </w:tc>
        <w:tc>
          <w:tcPr>
            <w:tcW w:w="2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1FF431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E7AA7B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8410BF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831D9F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141302" w14:textId="77777777" w:rsidR="00C068A7" w:rsidRPr="00C068A7" w:rsidRDefault="00C068A7" w:rsidP="00C068A7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2A210C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3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42A3B9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8FCC4C" w14:textId="77777777" w:rsidR="00C068A7" w:rsidRPr="00C068A7" w:rsidRDefault="00C068A7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C068A7" w:rsidRPr="00C068A7" w14:paraId="50D226EB" w14:textId="77777777" w:rsidTr="00C068A7">
        <w:trPr>
          <w:trHeight w:val="20"/>
          <w:jc w:val="center"/>
        </w:trPr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197505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AAF3EB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8</w:t>
            </w:r>
          </w:p>
        </w:tc>
        <w:tc>
          <w:tcPr>
            <w:tcW w:w="2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5C5390" w14:textId="77777777" w:rsidR="00C068A7" w:rsidRPr="00C068A7" w:rsidRDefault="00C068A7" w:rsidP="00C068A7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C068A7">
              <w:rPr>
                <w:rFonts w:ascii="Arial" w:hAnsi="Arial" w:cs="Arial"/>
                <w:b/>
                <w:sz w:val="22"/>
                <w:szCs w:val="16"/>
              </w:rPr>
              <w:t>Знаки дополнительной информации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FEA94F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B2080D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EBB816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01E3E9" w14:textId="77777777" w:rsidR="00C068A7" w:rsidRPr="00C068A7" w:rsidRDefault="00C068A7" w:rsidP="00C068A7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9112CC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8AFBF2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F0329B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C068A7" w:rsidRPr="00C068A7" w14:paraId="0AB6487E" w14:textId="77777777" w:rsidTr="00C068A7">
        <w:trPr>
          <w:trHeight w:val="20"/>
          <w:jc w:val="center"/>
        </w:trPr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2BF192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17</w:t>
            </w:r>
          </w:p>
        </w:tc>
        <w:tc>
          <w:tcPr>
            <w:tcW w:w="1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DF2C9B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8.13</w:t>
            </w:r>
          </w:p>
        </w:tc>
        <w:tc>
          <w:tcPr>
            <w:tcW w:w="2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BF037C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Направление главной дороги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F58956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26130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774A13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0+11</w:t>
            </w:r>
          </w:p>
        </w:tc>
        <w:tc>
          <w:tcPr>
            <w:tcW w:w="1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619A5D" w14:textId="77777777" w:rsidR="00C068A7" w:rsidRPr="00C068A7" w:rsidRDefault="00C068A7" w:rsidP="00C068A7">
            <w:pPr>
              <w:rPr>
                <w:rFonts w:ascii="Arial" w:hAnsi="Arial" w:cs="Arial"/>
                <w:sz w:val="20"/>
                <w:szCs w:val="16"/>
              </w:rPr>
            </w:pPr>
            <w:r w:rsidRPr="00C068A7">
              <w:rPr>
                <w:rFonts w:ascii="Arial" w:hAnsi="Arial" w:cs="Arial"/>
                <w:sz w:val="20"/>
                <w:szCs w:val="16"/>
              </w:rPr>
              <w:t>установлено</w:t>
            </w:r>
          </w:p>
        </w:tc>
        <w:tc>
          <w:tcPr>
            <w:tcW w:w="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6BA4FF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A5A1DA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3F1285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слева</w:t>
            </w:r>
          </w:p>
        </w:tc>
      </w:tr>
      <w:tr w:rsidR="00C068A7" w:rsidRPr="00C068A7" w14:paraId="3B5B341D" w14:textId="77777777" w:rsidTr="00C068A7">
        <w:trPr>
          <w:trHeight w:val="20"/>
          <w:jc w:val="center"/>
        </w:trPr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07CAE4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18</w:t>
            </w:r>
          </w:p>
        </w:tc>
        <w:tc>
          <w:tcPr>
            <w:tcW w:w="1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FF3A62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8.2.1</w:t>
            </w:r>
          </w:p>
        </w:tc>
        <w:tc>
          <w:tcPr>
            <w:tcW w:w="2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6FAC39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Зона действия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2EF2C0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23AD1B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B4BA4D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0+47</w:t>
            </w:r>
          </w:p>
        </w:tc>
        <w:tc>
          <w:tcPr>
            <w:tcW w:w="1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5BFF7B" w14:textId="77777777" w:rsidR="00C068A7" w:rsidRPr="00C068A7" w:rsidRDefault="00C068A7" w:rsidP="00C068A7">
            <w:pPr>
              <w:rPr>
                <w:rFonts w:ascii="Arial" w:hAnsi="Arial" w:cs="Arial"/>
                <w:sz w:val="20"/>
                <w:szCs w:val="16"/>
              </w:rPr>
            </w:pPr>
            <w:r w:rsidRPr="00C068A7">
              <w:rPr>
                <w:rFonts w:ascii="Arial" w:hAnsi="Arial" w:cs="Arial"/>
                <w:sz w:val="20"/>
                <w:szCs w:val="16"/>
              </w:rPr>
              <w:t>установлено</w:t>
            </w:r>
          </w:p>
        </w:tc>
        <w:tc>
          <w:tcPr>
            <w:tcW w:w="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64CD8E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2E7915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справа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E7F2D1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C068A7" w:rsidRPr="00C068A7" w14:paraId="16675836" w14:textId="77777777" w:rsidTr="00C068A7">
        <w:trPr>
          <w:trHeight w:val="20"/>
          <w:jc w:val="center"/>
        </w:trPr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EAFD80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19</w:t>
            </w:r>
          </w:p>
        </w:tc>
        <w:tc>
          <w:tcPr>
            <w:tcW w:w="1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0BDD7C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8.6.1</w:t>
            </w:r>
          </w:p>
        </w:tc>
        <w:tc>
          <w:tcPr>
            <w:tcW w:w="2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3CAA8E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Способ постановки транспортного средства на стоянку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67A828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AE491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0F7554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0+47</w:t>
            </w:r>
          </w:p>
        </w:tc>
        <w:tc>
          <w:tcPr>
            <w:tcW w:w="1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14EB82" w14:textId="77777777" w:rsidR="00C068A7" w:rsidRPr="00C068A7" w:rsidRDefault="00C068A7" w:rsidP="00C068A7">
            <w:pPr>
              <w:rPr>
                <w:rFonts w:ascii="Arial" w:hAnsi="Arial" w:cs="Arial"/>
                <w:sz w:val="20"/>
                <w:szCs w:val="16"/>
              </w:rPr>
            </w:pPr>
            <w:r w:rsidRPr="00C068A7">
              <w:rPr>
                <w:rFonts w:ascii="Arial" w:hAnsi="Arial" w:cs="Arial"/>
                <w:sz w:val="20"/>
                <w:szCs w:val="16"/>
              </w:rPr>
              <w:t>установлено</w:t>
            </w:r>
          </w:p>
        </w:tc>
        <w:tc>
          <w:tcPr>
            <w:tcW w:w="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9BCBD2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E6F8DA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справа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E59A90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C068A7" w:rsidRPr="00C068A7" w14:paraId="6A84A2C3" w14:textId="77777777" w:rsidTr="00C068A7">
        <w:trPr>
          <w:trHeight w:val="20"/>
          <w:jc w:val="center"/>
        </w:trPr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AFD78D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20</w:t>
            </w:r>
          </w:p>
        </w:tc>
        <w:tc>
          <w:tcPr>
            <w:tcW w:w="1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ECFE16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8.2.2</w:t>
            </w:r>
          </w:p>
        </w:tc>
        <w:tc>
          <w:tcPr>
            <w:tcW w:w="2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DC5EDE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Зона действия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30526E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D6E907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B68BAE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0+54</w:t>
            </w:r>
          </w:p>
        </w:tc>
        <w:tc>
          <w:tcPr>
            <w:tcW w:w="1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197FC1" w14:textId="77777777" w:rsidR="00C068A7" w:rsidRPr="00C068A7" w:rsidRDefault="00C068A7" w:rsidP="00C068A7">
            <w:pPr>
              <w:rPr>
                <w:rFonts w:ascii="Arial" w:hAnsi="Arial" w:cs="Arial"/>
                <w:sz w:val="20"/>
                <w:szCs w:val="16"/>
              </w:rPr>
            </w:pPr>
            <w:r w:rsidRPr="00C068A7">
              <w:rPr>
                <w:rFonts w:ascii="Arial" w:hAnsi="Arial" w:cs="Arial"/>
                <w:sz w:val="20"/>
                <w:szCs w:val="16"/>
              </w:rPr>
              <w:t>установлено</w:t>
            </w:r>
          </w:p>
        </w:tc>
        <w:tc>
          <w:tcPr>
            <w:tcW w:w="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46FE88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9F8512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C0B8F6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слева</w:t>
            </w:r>
          </w:p>
        </w:tc>
      </w:tr>
      <w:tr w:rsidR="00C068A7" w:rsidRPr="00C068A7" w14:paraId="0516689F" w14:textId="77777777" w:rsidTr="00C068A7">
        <w:trPr>
          <w:trHeight w:val="20"/>
          <w:jc w:val="center"/>
        </w:trPr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64F42B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21</w:t>
            </w:r>
          </w:p>
        </w:tc>
        <w:tc>
          <w:tcPr>
            <w:tcW w:w="1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F813F4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8.2.3</w:t>
            </w:r>
          </w:p>
        </w:tc>
        <w:tc>
          <w:tcPr>
            <w:tcW w:w="2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2234B5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Зона действия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4CDF05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147F6F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699D23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0+54</w:t>
            </w:r>
          </w:p>
        </w:tc>
        <w:tc>
          <w:tcPr>
            <w:tcW w:w="1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BE436C" w14:textId="77777777" w:rsidR="00C068A7" w:rsidRPr="00C068A7" w:rsidRDefault="00C068A7" w:rsidP="00C068A7">
            <w:pPr>
              <w:rPr>
                <w:rFonts w:ascii="Arial" w:hAnsi="Arial" w:cs="Arial"/>
                <w:sz w:val="20"/>
                <w:szCs w:val="16"/>
              </w:rPr>
            </w:pPr>
            <w:r w:rsidRPr="00C068A7">
              <w:rPr>
                <w:rFonts w:ascii="Arial" w:hAnsi="Arial" w:cs="Arial"/>
                <w:sz w:val="20"/>
                <w:szCs w:val="16"/>
              </w:rPr>
              <w:t>установлено</w:t>
            </w:r>
          </w:p>
        </w:tc>
        <w:tc>
          <w:tcPr>
            <w:tcW w:w="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2D5BE0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2A91D1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28D8EA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слева</w:t>
            </w:r>
          </w:p>
        </w:tc>
      </w:tr>
      <w:tr w:rsidR="00C068A7" w:rsidRPr="00C068A7" w14:paraId="1E693D17" w14:textId="77777777" w:rsidTr="00C068A7">
        <w:trPr>
          <w:trHeight w:val="20"/>
          <w:jc w:val="center"/>
        </w:trPr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B8468C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22</w:t>
            </w:r>
          </w:p>
        </w:tc>
        <w:tc>
          <w:tcPr>
            <w:tcW w:w="1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737D6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8.2.2</w:t>
            </w:r>
          </w:p>
        </w:tc>
        <w:tc>
          <w:tcPr>
            <w:tcW w:w="2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A5D174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Зона действия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611845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ECF3B3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4DCB55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0+128</w:t>
            </w:r>
          </w:p>
        </w:tc>
        <w:tc>
          <w:tcPr>
            <w:tcW w:w="1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7E4348" w14:textId="77777777" w:rsidR="00C068A7" w:rsidRPr="00C068A7" w:rsidRDefault="00C068A7" w:rsidP="00C068A7">
            <w:pPr>
              <w:rPr>
                <w:rFonts w:ascii="Arial" w:hAnsi="Arial" w:cs="Arial"/>
                <w:sz w:val="20"/>
                <w:szCs w:val="16"/>
              </w:rPr>
            </w:pPr>
            <w:r w:rsidRPr="00C068A7">
              <w:rPr>
                <w:rFonts w:ascii="Arial" w:hAnsi="Arial" w:cs="Arial"/>
                <w:sz w:val="20"/>
                <w:szCs w:val="16"/>
              </w:rPr>
              <w:t>установлено</w:t>
            </w:r>
          </w:p>
        </w:tc>
        <w:tc>
          <w:tcPr>
            <w:tcW w:w="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E82554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ECF13D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EF9663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слева</w:t>
            </w:r>
          </w:p>
        </w:tc>
      </w:tr>
      <w:tr w:rsidR="00C068A7" w:rsidRPr="00C068A7" w14:paraId="224586D4" w14:textId="77777777" w:rsidTr="00C068A7">
        <w:trPr>
          <w:trHeight w:val="20"/>
          <w:jc w:val="center"/>
        </w:trPr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596F20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23</w:t>
            </w:r>
          </w:p>
        </w:tc>
        <w:tc>
          <w:tcPr>
            <w:tcW w:w="1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08FB4F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8.2.3</w:t>
            </w:r>
          </w:p>
        </w:tc>
        <w:tc>
          <w:tcPr>
            <w:tcW w:w="2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9DF9FD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Зона действия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8C3526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DFF5A1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DF0106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0+128</w:t>
            </w:r>
          </w:p>
        </w:tc>
        <w:tc>
          <w:tcPr>
            <w:tcW w:w="1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370D5D" w14:textId="77777777" w:rsidR="00C068A7" w:rsidRPr="00C068A7" w:rsidRDefault="00C068A7" w:rsidP="00C068A7">
            <w:pPr>
              <w:rPr>
                <w:rFonts w:ascii="Arial" w:hAnsi="Arial" w:cs="Arial"/>
                <w:sz w:val="20"/>
                <w:szCs w:val="16"/>
              </w:rPr>
            </w:pPr>
            <w:r w:rsidRPr="00C068A7">
              <w:rPr>
                <w:rFonts w:ascii="Arial" w:hAnsi="Arial" w:cs="Arial"/>
                <w:sz w:val="20"/>
                <w:szCs w:val="16"/>
              </w:rPr>
              <w:t>установлено</w:t>
            </w:r>
          </w:p>
        </w:tc>
        <w:tc>
          <w:tcPr>
            <w:tcW w:w="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085584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C593A7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BE5165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слева</w:t>
            </w:r>
          </w:p>
        </w:tc>
      </w:tr>
      <w:tr w:rsidR="00C068A7" w:rsidRPr="00C068A7" w14:paraId="2ABB7EEE" w14:textId="77777777" w:rsidTr="00C068A7">
        <w:trPr>
          <w:trHeight w:val="20"/>
          <w:jc w:val="center"/>
        </w:trPr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524583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24</w:t>
            </w:r>
          </w:p>
        </w:tc>
        <w:tc>
          <w:tcPr>
            <w:tcW w:w="1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418BE7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8.2.1</w:t>
            </w:r>
          </w:p>
        </w:tc>
        <w:tc>
          <w:tcPr>
            <w:tcW w:w="2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A10A8A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Зона действия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E2001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BEB854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B252EC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0+139</w:t>
            </w:r>
          </w:p>
        </w:tc>
        <w:tc>
          <w:tcPr>
            <w:tcW w:w="1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23EA7F" w14:textId="77777777" w:rsidR="00C068A7" w:rsidRPr="00C068A7" w:rsidRDefault="00C068A7" w:rsidP="00C068A7">
            <w:pPr>
              <w:rPr>
                <w:rFonts w:ascii="Arial" w:hAnsi="Arial" w:cs="Arial"/>
                <w:sz w:val="20"/>
                <w:szCs w:val="16"/>
              </w:rPr>
            </w:pPr>
            <w:r w:rsidRPr="00C068A7">
              <w:rPr>
                <w:rFonts w:ascii="Arial" w:hAnsi="Arial" w:cs="Arial"/>
                <w:sz w:val="20"/>
                <w:szCs w:val="16"/>
              </w:rPr>
              <w:t>установлено</w:t>
            </w:r>
          </w:p>
        </w:tc>
        <w:tc>
          <w:tcPr>
            <w:tcW w:w="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E7DDE7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38E9F7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справа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49D19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C068A7" w:rsidRPr="00C068A7" w14:paraId="496D032B" w14:textId="77777777" w:rsidTr="00C068A7">
        <w:trPr>
          <w:trHeight w:val="20"/>
          <w:jc w:val="center"/>
        </w:trPr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0148CC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25</w:t>
            </w:r>
          </w:p>
        </w:tc>
        <w:tc>
          <w:tcPr>
            <w:tcW w:w="1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52C03C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8.6.5</w:t>
            </w:r>
          </w:p>
        </w:tc>
        <w:tc>
          <w:tcPr>
            <w:tcW w:w="2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A576AB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Способ постановки транспортного средства на стоянку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C652CA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62F2F6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0FB090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0+139</w:t>
            </w:r>
          </w:p>
        </w:tc>
        <w:tc>
          <w:tcPr>
            <w:tcW w:w="1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F5856A" w14:textId="77777777" w:rsidR="00C068A7" w:rsidRPr="00C068A7" w:rsidRDefault="00C068A7" w:rsidP="00C068A7">
            <w:pPr>
              <w:rPr>
                <w:rFonts w:ascii="Arial" w:hAnsi="Arial" w:cs="Arial"/>
                <w:sz w:val="20"/>
                <w:szCs w:val="16"/>
              </w:rPr>
            </w:pPr>
            <w:r w:rsidRPr="00C068A7">
              <w:rPr>
                <w:rFonts w:ascii="Arial" w:hAnsi="Arial" w:cs="Arial"/>
                <w:sz w:val="20"/>
                <w:szCs w:val="16"/>
              </w:rPr>
              <w:t>установлено</w:t>
            </w:r>
          </w:p>
        </w:tc>
        <w:tc>
          <w:tcPr>
            <w:tcW w:w="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C0C27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3AE312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справа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261E80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C068A7" w:rsidRPr="00C068A7" w14:paraId="167301C1" w14:textId="77777777" w:rsidTr="00C068A7">
        <w:trPr>
          <w:trHeight w:val="20"/>
          <w:jc w:val="center"/>
        </w:trPr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1F6D52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26</w:t>
            </w:r>
          </w:p>
        </w:tc>
        <w:tc>
          <w:tcPr>
            <w:tcW w:w="1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B1E7CA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8.2.1</w:t>
            </w:r>
          </w:p>
        </w:tc>
        <w:tc>
          <w:tcPr>
            <w:tcW w:w="2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15F3BD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Зона действия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34A52D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B19193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2AB9A0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0+226</w:t>
            </w:r>
          </w:p>
        </w:tc>
        <w:tc>
          <w:tcPr>
            <w:tcW w:w="1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200776" w14:textId="77777777" w:rsidR="00C068A7" w:rsidRPr="00C068A7" w:rsidRDefault="00C068A7" w:rsidP="00C068A7">
            <w:pPr>
              <w:rPr>
                <w:rFonts w:ascii="Arial" w:hAnsi="Arial" w:cs="Arial"/>
                <w:sz w:val="20"/>
                <w:szCs w:val="16"/>
              </w:rPr>
            </w:pPr>
            <w:r w:rsidRPr="00C068A7">
              <w:rPr>
                <w:rFonts w:ascii="Arial" w:hAnsi="Arial" w:cs="Arial"/>
                <w:sz w:val="20"/>
                <w:szCs w:val="16"/>
              </w:rPr>
              <w:t>установлено</w:t>
            </w:r>
          </w:p>
        </w:tc>
        <w:tc>
          <w:tcPr>
            <w:tcW w:w="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CB3FFE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62AC24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72DC1D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слева</w:t>
            </w:r>
          </w:p>
        </w:tc>
      </w:tr>
      <w:tr w:rsidR="00C068A7" w:rsidRPr="00C068A7" w14:paraId="79B9D9E0" w14:textId="77777777" w:rsidTr="00C068A7">
        <w:trPr>
          <w:trHeight w:val="20"/>
          <w:jc w:val="center"/>
        </w:trPr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170BF3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27</w:t>
            </w:r>
          </w:p>
        </w:tc>
        <w:tc>
          <w:tcPr>
            <w:tcW w:w="1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324403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8.6.1</w:t>
            </w:r>
          </w:p>
        </w:tc>
        <w:tc>
          <w:tcPr>
            <w:tcW w:w="2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682604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Способ постановки транспортного средства на стоянку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875C44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EB7D5D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351866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0+226</w:t>
            </w:r>
          </w:p>
        </w:tc>
        <w:tc>
          <w:tcPr>
            <w:tcW w:w="1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F5E30F" w14:textId="77777777" w:rsidR="00C068A7" w:rsidRPr="00C068A7" w:rsidRDefault="00C068A7" w:rsidP="00C068A7">
            <w:pPr>
              <w:rPr>
                <w:rFonts w:ascii="Arial" w:hAnsi="Arial" w:cs="Arial"/>
                <w:sz w:val="20"/>
                <w:szCs w:val="16"/>
              </w:rPr>
            </w:pPr>
            <w:r w:rsidRPr="00C068A7">
              <w:rPr>
                <w:rFonts w:ascii="Arial" w:hAnsi="Arial" w:cs="Arial"/>
                <w:sz w:val="20"/>
                <w:szCs w:val="16"/>
              </w:rPr>
              <w:t>установлено</w:t>
            </w:r>
          </w:p>
        </w:tc>
        <w:tc>
          <w:tcPr>
            <w:tcW w:w="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14A6C5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4E91C3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3A902C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слева</w:t>
            </w:r>
          </w:p>
        </w:tc>
      </w:tr>
      <w:tr w:rsidR="00C068A7" w:rsidRPr="00C068A7" w14:paraId="5AC5690E" w14:textId="77777777" w:rsidTr="00C068A7">
        <w:trPr>
          <w:trHeight w:val="20"/>
          <w:jc w:val="center"/>
        </w:trPr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E85AE3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F3A1B1" w14:textId="77777777" w:rsidR="00C068A7" w:rsidRPr="00C068A7" w:rsidRDefault="00C068A7" w:rsidP="00C068A7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C068A7">
              <w:rPr>
                <w:rFonts w:ascii="Arial" w:hAnsi="Arial" w:cs="Arial"/>
                <w:b/>
                <w:sz w:val="22"/>
                <w:szCs w:val="16"/>
              </w:rPr>
              <w:t>Итого установлено:</w:t>
            </w:r>
          </w:p>
        </w:tc>
        <w:tc>
          <w:tcPr>
            <w:tcW w:w="2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8EB401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9C66C0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1EAC2B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BFADFC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827782" w14:textId="77777777" w:rsidR="00C068A7" w:rsidRPr="00C068A7" w:rsidRDefault="00C068A7" w:rsidP="00C068A7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2FA3B2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11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A7CBF7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489693" w14:textId="77777777" w:rsidR="00C068A7" w:rsidRPr="00C068A7" w:rsidRDefault="00C068A7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C068A7" w:rsidRPr="00C068A7" w14:paraId="3C450EA0" w14:textId="77777777" w:rsidTr="00C068A7">
        <w:trPr>
          <w:trHeight w:val="20"/>
          <w:jc w:val="center"/>
        </w:trPr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5C2E67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6D09FA" w14:textId="77777777" w:rsidR="00C068A7" w:rsidRPr="00C068A7" w:rsidRDefault="00C068A7" w:rsidP="00C068A7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C068A7">
              <w:rPr>
                <w:rFonts w:ascii="Arial" w:hAnsi="Arial" w:cs="Arial"/>
                <w:b/>
                <w:sz w:val="22"/>
                <w:szCs w:val="16"/>
              </w:rPr>
              <w:t>Итого требуется:</w:t>
            </w:r>
          </w:p>
        </w:tc>
        <w:tc>
          <w:tcPr>
            <w:tcW w:w="2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246628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6FD80F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C094E2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1C8F59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B41CE1" w14:textId="77777777" w:rsidR="00C068A7" w:rsidRPr="00C068A7" w:rsidRDefault="00C068A7" w:rsidP="00C068A7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C4AB85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0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F4E79A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65FA6E" w14:textId="77777777" w:rsidR="00C068A7" w:rsidRPr="00C068A7" w:rsidRDefault="00C068A7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C068A7" w:rsidRPr="00C068A7" w14:paraId="7CAC4060" w14:textId="77777777" w:rsidTr="00C068A7">
        <w:trPr>
          <w:trHeight w:val="20"/>
          <w:jc w:val="center"/>
        </w:trPr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4EE099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0B2A92" w14:textId="77777777" w:rsidR="00C068A7" w:rsidRPr="00C068A7" w:rsidRDefault="00C068A7" w:rsidP="00C068A7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C068A7">
              <w:rPr>
                <w:rFonts w:ascii="Arial" w:hAnsi="Arial" w:cs="Arial"/>
                <w:b/>
                <w:sz w:val="22"/>
                <w:szCs w:val="16"/>
              </w:rPr>
              <w:t>Итого:</w:t>
            </w:r>
          </w:p>
        </w:tc>
        <w:tc>
          <w:tcPr>
            <w:tcW w:w="2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6CE67A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D29C15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BA893B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2F475E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D1BE0F" w14:textId="77777777" w:rsidR="00C068A7" w:rsidRPr="00C068A7" w:rsidRDefault="00C068A7" w:rsidP="00C068A7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52847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11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971C09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1B62DA" w14:textId="77777777" w:rsidR="00C068A7" w:rsidRPr="00C068A7" w:rsidRDefault="00C068A7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C068A7" w:rsidRPr="00C068A7" w14:paraId="55CE879F" w14:textId="77777777" w:rsidTr="00C068A7">
        <w:trPr>
          <w:trHeight w:val="20"/>
          <w:jc w:val="center"/>
        </w:trPr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2E9463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FFA15C" w14:textId="77777777" w:rsidR="00C068A7" w:rsidRPr="00C068A7" w:rsidRDefault="00C068A7" w:rsidP="00C068A7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C068A7">
              <w:rPr>
                <w:rFonts w:ascii="Arial" w:hAnsi="Arial" w:cs="Arial"/>
                <w:b/>
                <w:sz w:val="22"/>
                <w:szCs w:val="16"/>
              </w:rPr>
              <w:t>Всего установлено:</w:t>
            </w:r>
          </w:p>
        </w:tc>
        <w:tc>
          <w:tcPr>
            <w:tcW w:w="2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DE28F3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D5ED02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F253F2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8B4C2B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F604FB" w14:textId="77777777" w:rsidR="00C068A7" w:rsidRPr="00C068A7" w:rsidRDefault="00C068A7" w:rsidP="00C068A7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29F8AA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27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353F51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CACAB0" w14:textId="77777777" w:rsidR="00C068A7" w:rsidRPr="00C068A7" w:rsidRDefault="00C068A7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C068A7" w:rsidRPr="00C068A7" w14:paraId="22C6A6B1" w14:textId="77777777" w:rsidTr="00C068A7">
        <w:trPr>
          <w:trHeight w:val="20"/>
          <w:jc w:val="center"/>
        </w:trPr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35B5C0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8A8287" w14:textId="77777777" w:rsidR="00C068A7" w:rsidRPr="00C068A7" w:rsidRDefault="00C068A7" w:rsidP="00C068A7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C068A7">
              <w:rPr>
                <w:rFonts w:ascii="Arial" w:hAnsi="Arial" w:cs="Arial"/>
                <w:b/>
                <w:sz w:val="22"/>
                <w:szCs w:val="16"/>
              </w:rPr>
              <w:t>Всего требуется:</w:t>
            </w:r>
          </w:p>
        </w:tc>
        <w:tc>
          <w:tcPr>
            <w:tcW w:w="2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BE77F2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0C3EFA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D8E246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6D6F06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48F99F" w14:textId="77777777" w:rsidR="00C068A7" w:rsidRPr="00C068A7" w:rsidRDefault="00C068A7" w:rsidP="00C068A7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9D0454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BBF3DE" w14:textId="77777777" w:rsidR="00C068A7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874DF6" w14:textId="77777777" w:rsidR="00C068A7" w:rsidRPr="00C068A7" w:rsidRDefault="00C068A7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1842E0" w:rsidRPr="00C068A7" w14:paraId="6B31D2B7" w14:textId="77777777" w:rsidTr="00C068A7">
        <w:trPr>
          <w:trHeight w:val="20"/>
          <w:jc w:val="center"/>
        </w:trPr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F5A35A" w14:textId="77777777" w:rsidR="001842E0" w:rsidRPr="00C068A7" w:rsidRDefault="001842E0" w:rsidP="00C068A7">
            <w:pPr>
              <w:rPr>
                <w:rFonts w:ascii="Arial" w:hAnsi="Arial" w:cs="Arial"/>
                <w:sz w:val="22"/>
                <w:szCs w:val="16"/>
              </w:rPr>
            </w:pPr>
            <w:bookmarkStart w:id="3" w:name="EXP1"/>
            <w:bookmarkEnd w:id="3"/>
          </w:p>
        </w:tc>
        <w:tc>
          <w:tcPr>
            <w:tcW w:w="1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887F60" w14:textId="77777777" w:rsidR="001842E0" w:rsidRPr="00C068A7" w:rsidRDefault="00C068A7" w:rsidP="00C068A7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C068A7">
              <w:rPr>
                <w:rFonts w:ascii="Arial" w:hAnsi="Arial" w:cs="Arial"/>
                <w:b/>
                <w:sz w:val="22"/>
                <w:szCs w:val="16"/>
              </w:rPr>
              <w:t>Всего:</w:t>
            </w:r>
          </w:p>
        </w:tc>
        <w:tc>
          <w:tcPr>
            <w:tcW w:w="2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8B4AE2" w14:textId="77777777" w:rsidR="001842E0" w:rsidRPr="00C068A7" w:rsidRDefault="001842E0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C4A51B" w14:textId="77777777" w:rsidR="001842E0" w:rsidRPr="00C068A7" w:rsidRDefault="001842E0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FED0F4" w14:textId="77777777" w:rsidR="001842E0" w:rsidRPr="00C068A7" w:rsidRDefault="001842E0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A2F9CE" w14:textId="77777777" w:rsidR="001842E0" w:rsidRPr="00C068A7" w:rsidRDefault="001842E0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563385" w14:textId="77777777" w:rsidR="001842E0" w:rsidRPr="00C068A7" w:rsidRDefault="001842E0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034D70" w14:textId="77777777" w:rsidR="001842E0" w:rsidRPr="00C068A7" w:rsidRDefault="00C068A7" w:rsidP="00C068A7">
            <w:pPr>
              <w:rPr>
                <w:rFonts w:ascii="Arial" w:hAnsi="Arial" w:cs="Arial"/>
                <w:sz w:val="22"/>
                <w:szCs w:val="16"/>
              </w:rPr>
            </w:pPr>
            <w:r w:rsidRPr="00C068A7">
              <w:rPr>
                <w:rFonts w:ascii="Arial" w:hAnsi="Arial" w:cs="Arial"/>
                <w:sz w:val="22"/>
                <w:szCs w:val="16"/>
              </w:rPr>
              <w:t>29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BE662D" w14:textId="77777777" w:rsidR="001842E0" w:rsidRPr="00C068A7" w:rsidRDefault="001842E0" w:rsidP="00C068A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62B7CB" w14:textId="77777777" w:rsidR="001842E0" w:rsidRPr="00C068A7" w:rsidRDefault="001842E0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14:paraId="716DACDD" w14:textId="77777777" w:rsidR="00C068A7" w:rsidRDefault="00C068A7" w:rsidP="00C068A7">
      <w:pPr>
        <w:pStyle w:val="a7"/>
        <w:outlineLvl w:val="0"/>
      </w:pPr>
    </w:p>
    <w:p w14:paraId="178D9A31" w14:textId="77777777" w:rsidR="00C068A7" w:rsidRDefault="00C068A7" w:rsidP="00C068A7">
      <w:pPr>
        <w:pStyle w:val="a7"/>
        <w:outlineLvl w:val="0"/>
      </w:pPr>
    </w:p>
    <w:p w14:paraId="2E60FFAD" w14:textId="77777777" w:rsidR="00C068A7" w:rsidRDefault="00C068A7" w:rsidP="00C068A7">
      <w:pPr>
        <w:pStyle w:val="a7"/>
        <w:outlineLvl w:val="0"/>
      </w:pPr>
    </w:p>
    <w:p w14:paraId="5A3D5A53" w14:textId="77777777" w:rsidR="00C068A7" w:rsidRDefault="00C068A7" w:rsidP="00C068A7">
      <w:pPr>
        <w:pStyle w:val="a7"/>
        <w:outlineLvl w:val="0"/>
      </w:pPr>
    </w:p>
    <w:p w14:paraId="7EBF111E" w14:textId="77777777" w:rsidR="00C068A7" w:rsidRDefault="00C068A7" w:rsidP="00C068A7">
      <w:pPr>
        <w:pStyle w:val="a7"/>
        <w:outlineLvl w:val="0"/>
      </w:pPr>
    </w:p>
    <w:p w14:paraId="0300AC7B" w14:textId="77777777" w:rsidR="00C068A7" w:rsidRDefault="00C068A7" w:rsidP="00C068A7">
      <w:pPr>
        <w:pStyle w:val="a7"/>
        <w:outlineLvl w:val="0"/>
      </w:pPr>
    </w:p>
    <w:p w14:paraId="4BE59278" w14:textId="77777777" w:rsidR="00C068A7" w:rsidRDefault="00C068A7" w:rsidP="00C068A7">
      <w:pPr>
        <w:pStyle w:val="a7"/>
        <w:outlineLvl w:val="0"/>
      </w:pPr>
    </w:p>
    <w:p w14:paraId="4130F0BE" w14:textId="77777777" w:rsidR="00C068A7" w:rsidRDefault="00C068A7" w:rsidP="00C068A7">
      <w:pPr>
        <w:pStyle w:val="a7"/>
        <w:outlineLvl w:val="0"/>
        <w:rPr>
          <w:rFonts w:eastAsia="MS Mincho"/>
        </w:rPr>
      </w:pPr>
      <w:r>
        <w:lastRenderedPageBreak/>
        <w:t>Ведомость размещения искусственного освещения</w:t>
      </w:r>
    </w:p>
    <w:p w14:paraId="0D909021" w14:textId="77777777" w:rsidR="00C068A7" w:rsidRDefault="00C068A7" w:rsidP="00C068A7">
      <w:pPr>
        <w:jc w:val="center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  <w:i/>
          <w:iCs/>
        </w:rPr>
        <w:t>Ул. Согласия</w:t>
      </w:r>
    </w:p>
    <w:p w14:paraId="7DF5F310" w14:textId="77777777" w:rsidR="00C068A7" w:rsidRDefault="00C068A7" w:rsidP="00C068A7">
      <w:pPr>
        <w:jc w:val="right"/>
        <w:outlineLvl w:val="0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Протяженность участка –</w:t>
      </w:r>
      <w:r>
        <w:rPr>
          <w:rFonts w:ascii="Arial" w:eastAsia="MS Mincho" w:hAnsi="Arial" w:cs="Arial"/>
          <w:b/>
          <w:bCs/>
          <w:i/>
          <w:iCs/>
        </w:rPr>
        <w:t xml:space="preserve"> От 0+0 до 0+354</w:t>
      </w:r>
    </w:p>
    <w:p w14:paraId="5F7AAC0A" w14:textId="77777777" w:rsidR="00C068A7" w:rsidRDefault="00C068A7" w:rsidP="00C068A7">
      <w:pPr>
        <w:jc w:val="right"/>
        <w:outlineLvl w:val="0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Участок обслуживается –</w:t>
      </w:r>
      <w:r>
        <w:rPr>
          <w:rFonts w:ascii="Arial" w:eastAsia="MS Mincho" w:hAnsi="Arial" w:cs="Arial"/>
          <w:b/>
          <w:bCs/>
          <w:i/>
          <w:iCs/>
        </w:rPr>
        <w:t xml:space="preserve"> </w:t>
      </w:r>
    </w:p>
    <w:p w14:paraId="0026E5F6" w14:textId="77777777" w:rsidR="00C068A7" w:rsidRDefault="00C068A7" w:rsidP="00C068A7">
      <w:pPr>
        <w:jc w:val="right"/>
        <w:rPr>
          <w:rFonts w:ascii="Arial" w:eastAsia="MS Mincho" w:hAnsi="Arial" w:cs="Arial"/>
          <w:b/>
          <w:bCs/>
          <w:szCs w:val="2"/>
        </w:rPr>
      </w:pPr>
    </w:p>
    <w:tbl>
      <w:tblPr>
        <w:tblW w:w="9831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5"/>
        <w:gridCol w:w="1058"/>
        <w:gridCol w:w="1393"/>
        <w:gridCol w:w="1315"/>
        <w:gridCol w:w="1315"/>
        <w:gridCol w:w="1315"/>
        <w:gridCol w:w="1315"/>
        <w:gridCol w:w="1315"/>
      </w:tblGrid>
      <w:tr w:rsidR="00C068A7" w14:paraId="2D9409FD" w14:textId="77777777" w:rsidTr="00C068A7">
        <w:trPr>
          <w:cantSplit/>
          <w:trHeight w:val="24"/>
          <w:tblHeader/>
          <w:jc w:val="center"/>
        </w:trPr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14:paraId="6F50B82D" w14:textId="77777777" w:rsidR="00C068A7" w:rsidRDefault="00C068A7" w:rsidP="00C17CA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14:paraId="06B67DD4" w14:textId="77777777" w:rsidR="00C068A7" w:rsidRDefault="00C068A7" w:rsidP="00C17CA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93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14:paraId="2205EA09" w14:textId="77777777" w:rsidR="00C068A7" w:rsidRDefault="00C068A7" w:rsidP="00C17CA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14:paraId="57F021B3" w14:textId="77777777" w:rsidR="00C068A7" w:rsidRDefault="00C068A7" w:rsidP="00C17CA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15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14:paraId="3249C657" w14:textId="77777777" w:rsidR="00C068A7" w:rsidRDefault="00C068A7" w:rsidP="00C17CAF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2630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ACA2D" w14:textId="77777777" w:rsidR="00C068A7" w:rsidRDefault="00C068A7" w:rsidP="00C17CA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Протяженность, м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14:paraId="773B00A1" w14:textId="77777777" w:rsidR="00C068A7" w:rsidRDefault="00C068A7" w:rsidP="00C17CA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068A7" w14:paraId="0D8C3CD3" w14:textId="77777777" w:rsidTr="00C068A7">
        <w:trPr>
          <w:trHeight w:val="24"/>
          <w:tblHeader/>
          <w:jc w:val="center"/>
        </w:trPr>
        <w:tc>
          <w:tcPr>
            <w:tcW w:w="80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FFF29" w14:textId="77777777" w:rsidR="00C068A7" w:rsidRDefault="00C068A7" w:rsidP="00C17CAF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14:paraId="4EFC8FFA" w14:textId="77777777" w:rsidR="00C068A7" w:rsidRDefault="00C068A7" w:rsidP="00C17CAF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№п/п</w:t>
            </w:r>
          </w:p>
        </w:tc>
        <w:tc>
          <w:tcPr>
            <w:tcW w:w="105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C399E" w14:textId="77777777" w:rsidR="00C068A7" w:rsidRDefault="00C068A7" w:rsidP="00C17CAF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14:paraId="1DAB4D66" w14:textId="77777777" w:rsidR="00C068A7" w:rsidRDefault="00C068A7" w:rsidP="00C17CAF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Начало участка, км +м</w:t>
            </w:r>
          </w:p>
        </w:tc>
        <w:tc>
          <w:tcPr>
            <w:tcW w:w="1393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50437" w14:textId="77777777" w:rsidR="00C068A7" w:rsidRDefault="00C068A7" w:rsidP="00C17CAF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14:paraId="543F9ABB" w14:textId="77777777" w:rsidR="00C068A7" w:rsidRDefault="00C068A7" w:rsidP="00C17CAF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Конец участка, км +м</w:t>
            </w:r>
          </w:p>
        </w:tc>
        <w:tc>
          <w:tcPr>
            <w:tcW w:w="131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71FCF3A" w14:textId="77777777" w:rsidR="00C068A7" w:rsidRDefault="00C068A7" w:rsidP="00C17CAF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14:paraId="0A5DAF01" w14:textId="77777777" w:rsidR="00C068A7" w:rsidRDefault="00C068A7" w:rsidP="00C17CAF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Объект установки</w:t>
            </w:r>
          </w:p>
        </w:tc>
        <w:tc>
          <w:tcPr>
            <w:tcW w:w="1315" w:type="dxa"/>
            <w:tcBorders>
              <w:top w:val="single" w:sz="4" w:space="0" w:color="FFFFFF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70F5F0D" w14:textId="77777777" w:rsidR="00C068A7" w:rsidRDefault="00C068A7" w:rsidP="00C17CAF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14:paraId="33BE5D93" w14:textId="77777777" w:rsidR="00C068A7" w:rsidRDefault="00C068A7" w:rsidP="00C17CA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Количество опор \ светильников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18A0CD" w14:textId="77777777" w:rsidR="00C068A7" w:rsidRDefault="00C068A7" w:rsidP="00C17CA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Проектируемые в соответствии с нормативными документами, м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DDAE7E" w14:textId="77777777" w:rsidR="00C068A7" w:rsidRDefault="00C068A7" w:rsidP="00C17CA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Фактически установленные, м</w:t>
            </w:r>
          </w:p>
        </w:tc>
        <w:tc>
          <w:tcPr>
            <w:tcW w:w="131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BDF54" w14:textId="77777777" w:rsidR="00C068A7" w:rsidRDefault="00C068A7" w:rsidP="00C17CAF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14:paraId="02338544" w14:textId="77777777" w:rsidR="00C068A7" w:rsidRDefault="00C068A7" w:rsidP="00C17CAF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Расположение</w:t>
            </w:r>
          </w:p>
        </w:tc>
      </w:tr>
      <w:tr w:rsidR="00C068A7" w14:paraId="11088E4D" w14:textId="77777777" w:rsidTr="00C068A7">
        <w:trPr>
          <w:trHeight w:val="24"/>
          <w:tblHeader/>
          <w:jc w:val="center"/>
        </w:trPr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062A31" w14:textId="77777777" w:rsidR="00C068A7" w:rsidRDefault="00C068A7" w:rsidP="00C17CA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1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8D8BD7" w14:textId="77777777" w:rsidR="00C068A7" w:rsidRDefault="00C068A7" w:rsidP="00C17CA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2</w:t>
            </w:r>
          </w:p>
        </w:tc>
        <w:tc>
          <w:tcPr>
            <w:tcW w:w="1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3AA27A" w14:textId="77777777" w:rsidR="00C068A7" w:rsidRDefault="00C068A7" w:rsidP="00C17CA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3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780767" w14:textId="77777777" w:rsidR="00C068A7" w:rsidRDefault="00C068A7" w:rsidP="00C17CA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4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C0AF3D" w14:textId="77777777" w:rsidR="00C068A7" w:rsidRDefault="00C068A7" w:rsidP="00C17CA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5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0FB98A" w14:textId="77777777" w:rsidR="00C068A7" w:rsidRDefault="00C068A7" w:rsidP="00C17CAF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6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4D98B5" w14:textId="77777777" w:rsidR="00C068A7" w:rsidRDefault="00C068A7" w:rsidP="00C17CAF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7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E82CB9" w14:textId="77777777" w:rsidR="00C068A7" w:rsidRDefault="00C068A7" w:rsidP="00C17CA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8</w:t>
            </w:r>
          </w:p>
        </w:tc>
      </w:tr>
      <w:tr w:rsidR="00C068A7" w14:paraId="482950C8" w14:textId="77777777" w:rsidTr="00C068A7">
        <w:trPr>
          <w:trHeight w:val="24"/>
          <w:jc w:val="center"/>
        </w:trPr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47D254" w14:textId="77777777" w:rsidR="00C068A7" w:rsidRDefault="00C068A7" w:rsidP="00C17C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5C9664" w14:textId="77777777" w:rsidR="00C068A7" w:rsidRDefault="00C068A7" w:rsidP="00C17CAF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0244CF" w14:textId="77777777" w:rsidR="00C068A7" w:rsidRDefault="00C068A7" w:rsidP="00C17CAF">
            <w:pPr>
              <w:rPr>
                <w:rFonts w:ascii="Arial" w:hAnsi="Arial" w:cs="Arial"/>
              </w:rPr>
            </w:pP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1681CE" w14:textId="77777777" w:rsidR="00C068A7" w:rsidRDefault="00C068A7" w:rsidP="00C17CAF">
            <w:pPr>
              <w:rPr>
                <w:rFonts w:ascii="Arial" w:hAnsi="Arial" w:cs="Arial"/>
              </w:rPr>
            </w:pP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7E960C" w14:textId="77777777" w:rsidR="00C068A7" w:rsidRDefault="00C068A7" w:rsidP="00C17C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9/9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4F3EDF" w14:textId="77777777" w:rsidR="00C068A7" w:rsidRDefault="00C068A7" w:rsidP="00C17C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317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2BDC28" w14:textId="77777777" w:rsidR="00C068A7" w:rsidRDefault="00C068A7" w:rsidP="00C17CAF">
            <w:pPr>
              <w:rPr>
                <w:rFonts w:ascii="Arial" w:hAnsi="Arial" w:cs="Arial"/>
              </w:rPr>
            </w:pP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A9E0FF" w14:textId="77777777" w:rsidR="00C068A7" w:rsidRDefault="00C068A7" w:rsidP="00C17CAF">
            <w:pPr>
              <w:rPr>
                <w:rFonts w:ascii="Arial" w:hAnsi="Arial" w:cs="Arial"/>
              </w:rPr>
            </w:pPr>
          </w:p>
        </w:tc>
      </w:tr>
      <w:tr w:rsidR="00C068A7" w14:paraId="1927A3A9" w14:textId="77777777" w:rsidTr="00C068A7">
        <w:trPr>
          <w:trHeight w:val="24"/>
          <w:jc w:val="center"/>
        </w:trPr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0CE0B2" w14:textId="77777777" w:rsidR="00C068A7" w:rsidRDefault="00C068A7" w:rsidP="00C17C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14F6EA" w14:textId="77777777" w:rsidR="00C068A7" w:rsidRDefault="00C068A7" w:rsidP="00C17C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0+14</w:t>
            </w:r>
          </w:p>
        </w:tc>
        <w:tc>
          <w:tcPr>
            <w:tcW w:w="1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51385E" w14:textId="77777777" w:rsidR="00C068A7" w:rsidRDefault="00C068A7" w:rsidP="00C17C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0+331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EC1AF4" w14:textId="77777777" w:rsidR="00C068A7" w:rsidRDefault="00C068A7" w:rsidP="00C17C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D2F44F" w14:textId="77777777" w:rsidR="00C068A7" w:rsidRDefault="00C068A7" w:rsidP="00C17C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9/9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F3434E" w14:textId="77777777" w:rsidR="00C068A7" w:rsidRDefault="00C068A7" w:rsidP="00C17C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317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69E18C" w14:textId="77777777" w:rsidR="00C068A7" w:rsidRDefault="00C068A7" w:rsidP="00C17CAF">
            <w:pPr>
              <w:rPr>
                <w:rFonts w:ascii="Arial" w:hAnsi="Arial" w:cs="Arial"/>
              </w:rPr>
            </w:pP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FEAC5F" w14:textId="77777777" w:rsidR="00C068A7" w:rsidRDefault="00C068A7" w:rsidP="00C17C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справа</w:t>
            </w:r>
          </w:p>
        </w:tc>
      </w:tr>
    </w:tbl>
    <w:p w14:paraId="20BE5A7F" w14:textId="77777777" w:rsidR="00C068A7" w:rsidRDefault="00C068A7" w:rsidP="00C068A7">
      <w:pPr>
        <w:pStyle w:val="a3"/>
        <w:jc w:val="center"/>
        <w:outlineLvl w:val="0"/>
        <w:rPr>
          <w:rFonts w:ascii="Arial" w:hAnsi="Arial" w:cs="Arial"/>
          <w:b/>
          <w:sz w:val="24"/>
          <w:szCs w:val="24"/>
        </w:rPr>
      </w:pPr>
    </w:p>
    <w:p w14:paraId="41A27448" w14:textId="77777777" w:rsidR="00C068A7" w:rsidRDefault="00C068A7" w:rsidP="00C068A7">
      <w:pPr>
        <w:pStyle w:val="a3"/>
        <w:jc w:val="center"/>
        <w:outlineLvl w:val="0"/>
        <w:rPr>
          <w:rFonts w:ascii="Arial" w:hAnsi="Arial" w:cs="Arial"/>
          <w:b/>
          <w:sz w:val="24"/>
          <w:szCs w:val="24"/>
        </w:rPr>
      </w:pPr>
    </w:p>
    <w:p w14:paraId="1053C633" w14:textId="77777777" w:rsidR="00C068A7" w:rsidRDefault="00C068A7" w:rsidP="00C068A7">
      <w:pPr>
        <w:pStyle w:val="a3"/>
        <w:jc w:val="center"/>
        <w:outlineLvl w:val="0"/>
        <w:rPr>
          <w:rFonts w:ascii="Arial" w:hAnsi="Arial" w:cs="Arial"/>
          <w:b/>
          <w:sz w:val="24"/>
          <w:szCs w:val="24"/>
        </w:rPr>
      </w:pPr>
    </w:p>
    <w:p w14:paraId="78E75669" w14:textId="77777777" w:rsidR="00C068A7" w:rsidRPr="004B2457" w:rsidRDefault="00C068A7" w:rsidP="00C068A7">
      <w:pPr>
        <w:pStyle w:val="a3"/>
        <w:jc w:val="center"/>
        <w:outlineLvl w:val="0"/>
        <w:rPr>
          <w:rFonts w:ascii="Arial" w:eastAsia="MS Mincho" w:hAnsi="Arial" w:cs="Arial"/>
          <w:b/>
          <w:sz w:val="24"/>
          <w:szCs w:val="24"/>
        </w:rPr>
      </w:pPr>
      <w:r w:rsidRPr="004B2457">
        <w:rPr>
          <w:rFonts w:ascii="Arial" w:hAnsi="Arial" w:cs="Arial"/>
          <w:b/>
          <w:sz w:val="24"/>
          <w:szCs w:val="24"/>
        </w:rPr>
        <w:t>Ведомость наличия пешеходных переходов</w:t>
      </w:r>
    </w:p>
    <w:p w14:paraId="5DEAE9B6" w14:textId="77777777" w:rsidR="00C068A7" w:rsidRPr="009F69ED" w:rsidRDefault="00C068A7" w:rsidP="00C068A7">
      <w:pPr>
        <w:pStyle w:val="a3"/>
        <w:jc w:val="center"/>
        <w:rPr>
          <w:rFonts w:ascii="Arial" w:eastAsia="MS Mincho" w:hAnsi="Arial" w:cs="Arial"/>
          <w:b/>
          <w:i/>
          <w:sz w:val="24"/>
          <w:szCs w:val="24"/>
        </w:rPr>
      </w:pPr>
      <w:r w:rsidRPr="009F69ED">
        <w:rPr>
          <w:rFonts w:ascii="Arial" w:eastAsia="MS Mincho" w:hAnsi="Arial" w:cs="Arial"/>
          <w:b/>
          <w:i/>
          <w:sz w:val="24"/>
          <w:szCs w:val="24"/>
        </w:rPr>
        <w:t>Ул. Согласия</w:t>
      </w:r>
    </w:p>
    <w:p w14:paraId="1814D6CB" w14:textId="77777777" w:rsidR="00C068A7" w:rsidRPr="004B2457" w:rsidRDefault="00C068A7" w:rsidP="00C068A7">
      <w:pPr>
        <w:pStyle w:val="a3"/>
        <w:jc w:val="right"/>
        <w:outlineLvl w:val="0"/>
        <w:rPr>
          <w:rFonts w:ascii="Arial" w:eastAsia="MS Mincho" w:hAnsi="Arial" w:cs="Arial"/>
          <w:b/>
          <w:sz w:val="24"/>
          <w:szCs w:val="24"/>
        </w:rPr>
      </w:pPr>
      <w:r w:rsidRPr="004B2457">
        <w:rPr>
          <w:rFonts w:ascii="Arial" w:eastAsia="MS Mincho" w:hAnsi="Arial" w:cs="Arial"/>
          <w:b/>
          <w:sz w:val="24"/>
          <w:szCs w:val="24"/>
        </w:rPr>
        <w:t xml:space="preserve">Протяженность участка – </w:t>
      </w:r>
      <w:r>
        <w:rPr>
          <w:rFonts w:ascii="Arial" w:eastAsia="MS Mincho" w:hAnsi="Arial" w:cs="Arial"/>
          <w:b/>
          <w:sz w:val="24"/>
          <w:szCs w:val="24"/>
        </w:rPr>
        <w:t>От 0+0 до 0+354</w:t>
      </w:r>
    </w:p>
    <w:p w14:paraId="7280DDE5" w14:textId="77777777" w:rsidR="00C068A7" w:rsidRPr="004B2457" w:rsidRDefault="00C068A7" w:rsidP="00C068A7">
      <w:pPr>
        <w:pStyle w:val="a3"/>
        <w:jc w:val="right"/>
        <w:outlineLvl w:val="0"/>
        <w:rPr>
          <w:rFonts w:ascii="Arial" w:eastAsia="MS Mincho" w:hAnsi="Arial" w:cs="Arial"/>
          <w:b/>
          <w:sz w:val="24"/>
          <w:szCs w:val="24"/>
        </w:rPr>
      </w:pPr>
      <w:r w:rsidRPr="004B2457">
        <w:rPr>
          <w:rFonts w:ascii="Arial" w:eastAsia="MS Mincho" w:hAnsi="Arial" w:cs="Arial"/>
          <w:b/>
          <w:sz w:val="24"/>
          <w:szCs w:val="24"/>
        </w:rPr>
        <w:t xml:space="preserve">Участок обслуживается – </w:t>
      </w:r>
    </w:p>
    <w:p w14:paraId="54CD8437" w14:textId="77777777" w:rsidR="00C068A7" w:rsidRPr="004B2457" w:rsidRDefault="00C068A7" w:rsidP="00C068A7">
      <w:pPr>
        <w:pStyle w:val="a3"/>
        <w:jc w:val="right"/>
        <w:rPr>
          <w:rFonts w:ascii="Arial" w:eastAsia="MS Mincho" w:hAnsi="Arial" w:cs="Arial"/>
          <w:b/>
          <w:sz w:val="24"/>
          <w:szCs w:val="24"/>
          <w:lang w:val="en-US"/>
        </w:rPr>
      </w:pPr>
    </w:p>
    <w:tbl>
      <w:tblPr>
        <w:tblW w:w="10162" w:type="dxa"/>
        <w:tblInd w:w="-10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11"/>
        <w:gridCol w:w="2262"/>
        <w:gridCol w:w="2263"/>
        <w:gridCol w:w="2263"/>
        <w:gridCol w:w="2263"/>
      </w:tblGrid>
      <w:tr w:rsidR="00C068A7" w:rsidRPr="004B2457" w14:paraId="32D2E1B4" w14:textId="77777777" w:rsidTr="00C068A7">
        <w:trPr>
          <w:trHeight w:val="1136"/>
        </w:trPr>
        <w:tc>
          <w:tcPr>
            <w:tcW w:w="11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B560CB7" w14:textId="77777777" w:rsidR="00C068A7" w:rsidRPr="004B2457" w:rsidRDefault="00C068A7" w:rsidP="00C17CAF">
            <w:pPr>
              <w:spacing w:before="40"/>
              <w:jc w:val="center"/>
              <w:rPr>
                <w:rFonts w:ascii="Arial" w:hAnsi="Arial" w:cs="Arial"/>
                <w:b/>
              </w:rPr>
            </w:pPr>
            <w:r w:rsidRPr="004B2457">
              <w:rPr>
                <w:rFonts w:ascii="Arial" w:hAnsi="Arial" w:cs="Arial"/>
                <w:b/>
              </w:rPr>
              <w:t>№п/п</w:t>
            </w:r>
          </w:p>
        </w:tc>
        <w:tc>
          <w:tcPr>
            <w:tcW w:w="226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F32C768" w14:textId="77777777" w:rsidR="00C068A7" w:rsidRPr="004B2457" w:rsidRDefault="00C068A7" w:rsidP="00C17CAF">
            <w:pPr>
              <w:spacing w:before="4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А</w:t>
            </w:r>
            <w:r w:rsidRPr="004B2457">
              <w:rPr>
                <w:rFonts w:ascii="Arial" w:hAnsi="Arial" w:cs="Arial"/>
                <w:b/>
              </w:rPr>
              <w:t xml:space="preserve">дрес, </w:t>
            </w:r>
            <w:proofErr w:type="spellStart"/>
            <w:r w:rsidRPr="004B2457">
              <w:rPr>
                <w:rFonts w:ascii="Arial" w:hAnsi="Arial" w:cs="Arial"/>
                <w:b/>
              </w:rPr>
              <w:t>км+м</w:t>
            </w:r>
            <w:proofErr w:type="spellEnd"/>
          </w:p>
        </w:tc>
        <w:tc>
          <w:tcPr>
            <w:tcW w:w="226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A18D598" w14:textId="77777777" w:rsidR="00C068A7" w:rsidRPr="004B2457" w:rsidRDefault="00C068A7" w:rsidP="00C17CAF">
            <w:pPr>
              <w:spacing w:before="40"/>
              <w:jc w:val="center"/>
              <w:rPr>
                <w:rFonts w:ascii="Arial" w:hAnsi="Arial" w:cs="Arial"/>
                <w:b/>
              </w:rPr>
            </w:pPr>
            <w:r w:rsidRPr="004B2457">
              <w:rPr>
                <w:rFonts w:ascii="Arial" w:hAnsi="Arial" w:cs="Arial"/>
                <w:b/>
              </w:rPr>
              <w:t>Вид перехода</w:t>
            </w:r>
          </w:p>
        </w:tc>
        <w:tc>
          <w:tcPr>
            <w:tcW w:w="226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5C708E0" w14:textId="77777777" w:rsidR="00C068A7" w:rsidRPr="004B2457" w:rsidRDefault="00C068A7" w:rsidP="00C17CAF">
            <w:pPr>
              <w:spacing w:before="40"/>
              <w:jc w:val="center"/>
              <w:rPr>
                <w:rFonts w:ascii="Arial" w:hAnsi="Arial" w:cs="Arial"/>
                <w:b/>
              </w:rPr>
            </w:pPr>
            <w:r w:rsidRPr="004B2457">
              <w:rPr>
                <w:rFonts w:ascii="Arial" w:hAnsi="Arial" w:cs="Arial"/>
                <w:b/>
              </w:rPr>
              <w:t>Расположение перехода</w:t>
            </w:r>
          </w:p>
        </w:tc>
        <w:tc>
          <w:tcPr>
            <w:tcW w:w="226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FAC5F5B" w14:textId="77777777" w:rsidR="00C068A7" w:rsidRPr="004B2457" w:rsidRDefault="00C068A7" w:rsidP="00C17CAF">
            <w:pPr>
              <w:spacing w:before="20"/>
              <w:jc w:val="center"/>
              <w:rPr>
                <w:rFonts w:ascii="Arial" w:hAnsi="Arial" w:cs="Arial"/>
                <w:b/>
              </w:rPr>
            </w:pPr>
            <w:r w:rsidRPr="004B2457">
              <w:rPr>
                <w:rFonts w:ascii="Arial" w:hAnsi="Arial" w:cs="Arial"/>
                <w:b/>
              </w:rPr>
              <w:t>Наличие</w:t>
            </w:r>
            <w:r>
              <w:rPr>
                <w:rFonts w:ascii="Arial" w:hAnsi="Arial" w:cs="Arial"/>
                <w:b/>
              </w:rPr>
              <w:t xml:space="preserve"> п</w:t>
            </w:r>
            <w:r w:rsidRPr="004B2457">
              <w:rPr>
                <w:rFonts w:ascii="Arial" w:hAnsi="Arial" w:cs="Arial"/>
                <w:b/>
              </w:rPr>
              <w:t>ешеходных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4B2457">
              <w:rPr>
                <w:rFonts w:ascii="Arial" w:hAnsi="Arial" w:cs="Arial"/>
                <w:b/>
              </w:rPr>
              <w:t>дорожек от места остановки общественного тр</w:t>
            </w:r>
            <w:r>
              <w:rPr>
                <w:rFonts w:ascii="Arial" w:hAnsi="Arial" w:cs="Arial"/>
                <w:b/>
              </w:rPr>
              <w:t xml:space="preserve">анспорта </w:t>
            </w:r>
            <w:r w:rsidRPr="004B2457">
              <w:rPr>
                <w:rFonts w:ascii="Arial" w:hAnsi="Arial" w:cs="Arial"/>
                <w:b/>
              </w:rPr>
              <w:t>до пешеходных переходов</w:t>
            </w:r>
          </w:p>
        </w:tc>
      </w:tr>
      <w:tr w:rsidR="00C068A7" w:rsidRPr="004B2457" w14:paraId="3219BEE2" w14:textId="77777777" w:rsidTr="00C068A7">
        <w:trPr>
          <w:trHeight w:hRule="exact" w:val="300"/>
        </w:trPr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298058" w14:textId="77777777" w:rsidR="00C068A7" w:rsidRPr="004B2457" w:rsidRDefault="00C068A7" w:rsidP="00C17CAF">
            <w:pPr>
              <w:spacing w:before="20"/>
              <w:jc w:val="center"/>
              <w:rPr>
                <w:rFonts w:ascii="Arial" w:hAnsi="Arial" w:cs="Arial"/>
                <w:b/>
              </w:rPr>
            </w:pPr>
            <w:r w:rsidRPr="004B2457">
              <w:rPr>
                <w:rFonts w:ascii="Arial" w:hAnsi="Arial" w:cs="Arial"/>
                <w:b/>
              </w:rPr>
              <w:t>1</w:t>
            </w:r>
          </w:p>
          <w:p w14:paraId="562D9486" w14:textId="77777777" w:rsidR="00C068A7" w:rsidRPr="004B2457" w:rsidRDefault="00C068A7" w:rsidP="00C17CAF">
            <w:pPr>
              <w:spacing w:before="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7A961" w14:textId="77777777" w:rsidR="00C068A7" w:rsidRPr="004B2457" w:rsidRDefault="00C068A7" w:rsidP="00C17CAF">
            <w:pPr>
              <w:spacing w:before="20"/>
              <w:jc w:val="center"/>
              <w:rPr>
                <w:rFonts w:ascii="Arial" w:hAnsi="Arial" w:cs="Arial"/>
                <w:b/>
              </w:rPr>
            </w:pPr>
            <w:r w:rsidRPr="004B2457">
              <w:rPr>
                <w:rFonts w:ascii="Arial" w:hAnsi="Arial" w:cs="Arial"/>
                <w:b/>
              </w:rPr>
              <w:t>2</w:t>
            </w:r>
          </w:p>
          <w:p w14:paraId="1419B9C5" w14:textId="77777777" w:rsidR="00C068A7" w:rsidRPr="004B2457" w:rsidRDefault="00C068A7" w:rsidP="00C17CAF">
            <w:pPr>
              <w:spacing w:before="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871A4" w14:textId="77777777" w:rsidR="00C068A7" w:rsidRPr="004B2457" w:rsidRDefault="00C068A7" w:rsidP="00C17CAF">
            <w:pPr>
              <w:spacing w:before="20"/>
              <w:jc w:val="center"/>
              <w:rPr>
                <w:rFonts w:ascii="Arial" w:hAnsi="Arial" w:cs="Arial"/>
                <w:b/>
              </w:rPr>
            </w:pPr>
            <w:r w:rsidRPr="004B2457">
              <w:rPr>
                <w:rFonts w:ascii="Arial" w:hAnsi="Arial" w:cs="Arial"/>
                <w:b/>
              </w:rPr>
              <w:t>3</w:t>
            </w:r>
          </w:p>
          <w:p w14:paraId="0B2C6777" w14:textId="77777777" w:rsidR="00C068A7" w:rsidRPr="004B2457" w:rsidRDefault="00C068A7" w:rsidP="00C17CAF">
            <w:pPr>
              <w:spacing w:before="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89ED43" w14:textId="77777777" w:rsidR="00C068A7" w:rsidRPr="004B2457" w:rsidRDefault="00C068A7" w:rsidP="00C17CAF">
            <w:pPr>
              <w:spacing w:before="20"/>
              <w:jc w:val="center"/>
              <w:rPr>
                <w:rFonts w:ascii="Arial" w:hAnsi="Arial" w:cs="Arial"/>
                <w:b/>
              </w:rPr>
            </w:pPr>
            <w:r w:rsidRPr="004B2457">
              <w:rPr>
                <w:rFonts w:ascii="Arial" w:hAnsi="Arial" w:cs="Arial"/>
                <w:b/>
              </w:rPr>
              <w:t>4</w:t>
            </w:r>
          </w:p>
          <w:p w14:paraId="6360038C" w14:textId="77777777" w:rsidR="00C068A7" w:rsidRPr="004B2457" w:rsidRDefault="00C068A7" w:rsidP="00C17CAF">
            <w:pPr>
              <w:spacing w:before="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4F463" w14:textId="77777777" w:rsidR="00C068A7" w:rsidRPr="004B2457" w:rsidRDefault="00C068A7" w:rsidP="00C17CAF">
            <w:pPr>
              <w:spacing w:before="20"/>
              <w:jc w:val="center"/>
              <w:rPr>
                <w:rFonts w:ascii="Arial" w:hAnsi="Arial" w:cs="Arial"/>
                <w:b/>
              </w:rPr>
            </w:pPr>
            <w:r w:rsidRPr="004B2457">
              <w:rPr>
                <w:rFonts w:ascii="Arial" w:hAnsi="Arial" w:cs="Arial"/>
                <w:b/>
              </w:rPr>
              <w:t>5</w:t>
            </w:r>
          </w:p>
          <w:p w14:paraId="22D074B3" w14:textId="77777777" w:rsidR="00C068A7" w:rsidRPr="004B2457" w:rsidRDefault="00C068A7" w:rsidP="00C17CAF">
            <w:pPr>
              <w:spacing w:before="20"/>
              <w:jc w:val="center"/>
              <w:rPr>
                <w:rFonts w:ascii="Arial" w:hAnsi="Arial" w:cs="Arial"/>
                <w:b/>
              </w:rPr>
            </w:pPr>
          </w:p>
        </w:tc>
      </w:tr>
      <w:tr w:rsidR="00C068A7" w:rsidRPr="004B2457" w14:paraId="11F188BB" w14:textId="77777777" w:rsidTr="00C068A7">
        <w:trPr>
          <w:trHeight w:hRule="exact" w:val="290"/>
        </w:trPr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CC55C" w14:textId="77777777" w:rsidR="00C068A7" w:rsidRPr="004B2457" w:rsidRDefault="00C068A7" w:rsidP="00C17CAF">
            <w:pPr>
              <w:spacing w:before="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2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C2B6C" w14:textId="77777777" w:rsidR="00C068A7" w:rsidRPr="004B2457" w:rsidRDefault="00C068A7" w:rsidP="00C17CAF">
            <w:pPr>
              <w:spacing w:before="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0+135</w:t>
            </w:r>
          </w:p>
        </w:tc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A8F45" w14:textId="77777777" w:rsidR="00C068A7" w:rsidRPr="004B2457" w:rsidRDefault="00C068A7" w:rsidP="00C17CAF">
            <w:pPr>
              <w:spacing w:before="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В одном уровне</w:t>
            </w:r>
          </w:p>
        </w:tc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673D62" w14:textId="77777777" w:rsidR="00C068A7" w:rsidRPr="004B2457" w:rsidRDefault="00C068A7" w:rsidP="00C17CAF">
            <w:pPr>
              <w:spacing w:before="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Наземный</w:t>
            </w:r>
          </w:p>
        </w:tc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AA10F" w14:textId="77777777" w:rsidR="00C068A7" w:rsidRPr="004B2457" w:rsidRDefault="00C068A7" w:rsidP="00C17CAF">
            <w:pPr>
              <w:spacing w:before="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нет</w:t>
            </w:r>
          </w:p>
        </w:tc>
      </w:tr>
    </w:tbl>
    <w:p w14:paraId="7A171DF6" w14:textId="77777777" w:rsidR="00C068A7" w:rsidRPr="004B2457" w:rsidRDefault="00C068A7" w:rsidP="00C068A7">
      <w:pPr>
        <w:pStyle w:val="a3"/>
        <w:rPr>
          <w:rFonts w:ascii="Arial" w:eastAsia="MS Mincho" w:hAnsi="Arial" w:cs="Arial"/>
          <w:b/>
          <w:sz w:val="24"/>
          <w:szCs w:val="24"/>
        </w:rPr>
      </w:pPr>
    </w:p>
    <w:tbl>
      <w:tblPr>
        <w:tblW w:w="995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18"/>
        <w:gridCol w:w="5217"/>
        <w:gridCol w:w="3318"/>
      </w:tblGrid>
      <w:tr w:rsidR="00C068A7" w:rsidRPr="004B2457" w14:paraId="24612199" w14:textId="77777777" w:rsidTr="00C17CAF">
        <w:trPr>
          <w:trHeight w:val="255"/>
        </w:trPr>
        <w:tc>
          <w:tcPr>
            <w:tcW w:w="1418" w:type="dxa"/>
            <w:tcBorders>
              <w:right w:val="single" w:sz="4" w:space="0" w:color="FFFFFF"/>
            </w:tcBorders>
          </w:tcPr>
          <w:p w14:paraId="63E550C3" w14:textId="77777777" w:rsidR="00C068A7" w:rsidRPr="004B2457" w:rsidRDefault="00C068A7" w:rsidP="00C17CAF">
            <w:pPr>
              <w:pStyle w:val="a3"/>
              <w:rPr>
                <w:rFonts w:ascii="Arial" w:eastAsia="MS Mincho" w:hAnsi="Arial" w:cs="Arial"/>
                <w:b/>
                <w:sz w:val="24"/>
                <w:szCs w:val="24"/>
              </w:rPr>
            </w:pPr>
          </w:p>
        </w:tc>
        <w:tc>
          <w:tcPr>
            <w:tcW w:w="5217" w:type="dxa"/>
            <w:tcBorders>
              <w:left w:val="single" w:sz="4" w:space="0" w:color="FFFFFF"/>
            </w:tcBorders>
          </w:tcPr>
          <w:p w14:paraId="6F584658" w14:textId="77777777" w:rsidR="00C068A7" w:rsidRPr="004B2457" w:rsidRDefault="00C068A7" w:rsidP="00C17CAF">
            <w:pPr>
              <w:pStyle w:val="a3"/>
              <w:rPr>
                <w:rFonts w:ascii="Arial" w:eastAsia="MS Mincho" w:hAnsi="Arial" w:cs="Arial"/>
                <w:b/>
                <w:sz w:val="24"/>
                <w:szCs w:val="24"/>
              </w:rPr>
            </w:pPr>
          </w:p>
        </w:tc>
        <w:tc>
          <w:tcPr>
            <w:tcW w:w="3318" w:type="dxa"/>
          </w:tcPr>
          <w:p w14:paraId="288F8153" w14:textId="77777777" w:rsidR="00C068A7" w:rsidRPr="004B2457" w:rsidRDefault="00C068A7" w:rsidP="00C17CAF">
            <w:pPr>
              <w:spacing w:before="20"/>
              <w:rPr>
                <w:rFonts w:ascii="Arial" w:eastAsia="MS Mincho" w:hAnsi="Arial" w:cs="Arial"/>
                <w:b/>
              </w:rPr>
            </w:pPr>
            <w:r w:rsidRPr="004B2457">
              <w:rPr>
                <w:rFonts w:ascii="Arial" w:hAnsi="Arial" w:cs="Arial"/>
                <w:b/>
              </w:rPr>
              <w:t>Количество</w:t>
            </w:r>
          </w:p>
        </w:tc>
      </w:tr>
      <w:tr w:rsidR="00C068A7" w:rsidRPr="004B2457" w14:paraId="3BD8C37F" w14:textId="77777777" w:rsidTr="00C17CAF">
        <w:trPr>
          <w:trHeight w:val="240"/>
        </w:trPr>
        <w:tc>
          <w:tcPr>
            <w:tcW w:w="1418" w:type="dxa"/>
          </w:tcPr>
          <w:p w14:paraId="3D52B942" w14:textId="77777777" w:rsidR="00C068A7" w:rsidRPr="004B2457" w:rsidRDefault="00C068A7" w:rsidP="00C17CAF">
            <w:pPr>
              <w:spacing w:before="20"/>
              <w:rPr>
                <w:rFonts w:ascii="Arial" w:hAnsi="Arial" w:cs="Arial"/>
                <w:b/>
              </w:rPr>
            </w:pPr>
            <w:r w:rsidRPr="004B2457">
              <w:rPr>
                <w:rFonts w:ascii="Arial" w:hAnsi="Arial" w:cs="Arial"/>
                <w:b/>
              </w:rPr>
              <w:t>Итого:</w:t>
            </w:r>
          </w:p>
        </w:tc>
        <w:tc>
          <w:tcPr>
            <w:tcW w:w="5217" w:type="dxa"/>
          </w:tcPr>
          <w:p w14:paraId="2999E82D" w14:textId="77777777" w:rsidR="00C068A7" w:rsidRPr="004B2457" w:rsidRDefault="00C068A7" w:rsidP="00C17CAF">
            <w:pPr>
              <w:pStyle w:val="a3"/>
              <w:rPr>
                <w:rFonts w:ascii="Arial" w:eastAsia="MS Mincho" w:hAnsi="Arial" w:cs="Arial"/>
                <w:b/>
                <w:sz w:val="24"/>
                <w:szCs w:val="24"/>
              </w:rPr>
            </w:pPr>
            <w:bookmarkStart w:id="4" w:name="EXP2"/>
            <w:bookmarkEnd w:id="4"/>
            <w:r>
              <w:rPr>
                <w:rFonts w:ascii="Arial" w:eastAsia="MS Mincho" w:hAnsi="Arial" w:cs="Arial"/>
                <w:b/>
                <w:sz w:val="24"/>
                <w:szCs w:val="24"/>
              </w:rPr>
              <w:t>Наземный в одном уровне</w:t>
            </w:r>
          </w:p>
        </w:tc>
        <w:tc>
          <w:tcPr>
            <w:tcW w:w="3318" w:type="dxa"/>
          </w:tcPr>
          <w:p w14:paraId="106CDFF7" w14:textId="77777777" w:rsidR="00C068A7" w:rsidRPr="004B2457" w:rsidRDefault="00C068A7" w:rsidP="00C17CAF">
            <w:pPr>
              <w:pStyle w:val="a3"/>
              <w:rPr>
                <w:rFonts w:ascii="Arial" w:eastAsia="MS Mincho" w:hAnsi="Arial" w:cs="Arial"/>
                <w:b/>
                <w:sz w:val="24"/>
                <w:szCs w:val="24"/>
              </w:rPr>
            </w:pPr>
            <w:r>
              <w:rPr>
                <w:rFonts w:ascii="Arial" w:eastAsia="MS Mincho" w:hAnsi="Arial" w:cs="Arial"/>
                <w:b/>
                <w:sz w:val="24"/>
                <w:szCs w:val="24"/>
              </w:rPr>
              <w:t>1</w:t>
            </w:r>
          </w:p>
        </w:tc>
      </w:tr>
      <w:tr w:rsidR="00C068A7" w:rsidRPr="004B2457" w14:paraId="3E37F8B9" w14:textId="77777777" w:rsidTr="00C17CAF">
        <w:trPr>
          <w:trHeight w:val="240"/>
        </w:trPr>
        <w:tc>
          <w:tcPr>
            <w:tcW w:w="1418" w:type="dxa"/>
          </w:tcPr>
          <w:p w14:paraId="05D0C4E5" w14:textId="77777777" w:rsidR="00C068A7" w:rsidRPr="004B2457" w:rsidRDefault="00C068A7" w:rsidP="00C17CAF">
            <w:pPr>
              <w:pStyle w:val="a3"/>
              <w:rPr>
                <w:rFonts w:ascii="Arial" w:eastAsia="MS Mincho" w:hAnsi="Arial" w:cs="Arial"/>
                <w:b/>
                <w:sz w:val="24"/>
                <w:szCs w:val="24"/>
              </w:rPr>
            </w:pPr>
          </w:p>
        </w:tc>
        <w:tc>
          <w:tcPr>
            <w:tcW w:w="5217" w:type="dxa"/>
          </w:tcPr>
          <w:p w14:paraId="351E2BEE" w14:textId="77777777" w:rsidR="00C068A7" w:rsidRPr="004B2457" w:rsidRDefault="00C068A7" w:rsidP="00C17CAF">
            <w:pPr>
              <w:pStyle w:val="a3"/>
              <w:rPr>
                <w:rFonts w:ascii="Arial" w:eastAsia="MS Mincho" w:hAnsi="Arial" w:cs="Arial"/>
                <w:b/>
                <w:sz w:val="24"/>
                <w:szCs w:val="24"/>
              </w:rPr>
            </w:pPr>
          </w:p>
        </w:tc>
        <w:tc>
          <w:tcPr>
            <w:tcW w:w="3318" w:type="dxa"/>
          </w:tcPr>
          <w:p w14:paraId="61881FC7" w14:textId="77777777" w:rsidR="00C068A7" w:rsidRPr="004B2457" w:rsidRDefault="00C068A7" w:rsidP="00C17CAF">
            <w:pPr>
              <w:pStyle w:val="a3"/>
              <w:rPr>
                <w:rFonts w:ascii="Arial" w:eastAsia="MS Mincho" w:hAnsi="Arial" w:cs="Arial"/>
                <w:b/>
                <w:sz w:val="24"/>
                <w:szCs w:val="24"/>
              </w:rPr>
            </w:pPr>
          </w:p>
        </w:tc>
      </w:tr>
    </w:tbl>
    <w:p w14:paraId="044DAC79" w14:textId="77777777" w:rsidR="00C068A7" w:rsidRDefault="00C068A7" w:rsidP="00C068A7">
      <w:pPr>
        <w:pStyle w:val="a3"/>
        <w:rPr>
          <w:rFonts w:ascii="Arial" w:eastAsia="MS Mincho" w:hAnsi="Arial" w:cs="Arial"/>
          <w:b/>
          <w:sz w:val="24"/>
          <w:szCs w:val="24"/>
        </w:rPr>
      </w:pPr>
    </w:p>
    <w:p w14:paraId="32DE5A93" w14:textId="77777777" w:rsidR="00C068A7" w:rsidRDefault="00C068A7" w:rsidP="00C068A7">
      <w:pPr>
        <w:jc w:val="center"/>
        <w:rPr>
          <w:rFonts w:ascii="Arial" w:hAnsi="Arial" w:cs="Arial"/>
          <w:b/>
          <w:bCs/>
        </w:rPr>
      </w:pPr>
    </w:p>
    <w:p w14:paraId="17459139" w14:textId="77777777" w:rsidR="00C068A7" w:rsidRDefault="00C068A7" w:rsidP="00C068A7">
      <w:pPr>
        <w:jc w:val="center"/>
        <w:rPr>
          <w:rFonts w:ascii="Arial" w:hAnsi="Arial" w:cs="Arial"/>
          <w:b/>
          <w:bCs/>
        </w:rPr>
      </w:pPr>
    </w:p>
    <w:p w14:paraId="62E0E6AF" w14:textId="77777777" w:rsidR="00C068A7" w:rsidRDefault="00C068A7" w:rsidP="00C068A7">
      <w:pPr>
        <w:jc w:val="center"/>
        <w:rPr>
          <w:rFonts w:ascii="Arial" w:hAnsi="Arial" w:cs="Arial"/>
          <w:b/>
          <w:bCs/>
        </w:rPr>
      </w:pPr>
    </w:p>
    <w:p w14:paraId="68FEC381" w14:textId="77777777" w:rsidR="00C068A7" w:rsidRDefault="00C068A7" w:rsidP="00C068A7">
      <w:pPr>
        <w:jc w:val="center"/>
        <w:rPr>
          <w:rFonts w:ascii="Arial" w:hAnsi="Arial" w:cs="Arial"/>
          <w:b/>
          <w:bCs/>
        </w:rPr>
      </w:pPr>
    </w:p>
    <w:p w14:paraId="109F1657" w14:textId="77777777" w:rsidR="00C068A7" w:rsidRDefault="00C068A7" w:rsidP="00C068A7">
      <w:pPr>
        <w:jc w:val="center"/>
        <w:rPr>
          <w:rFonts w:ascii="Arial" w:hAnsi="Arial" w:cs="Arial"/>
          <w:b/>
          <w:bCs/>
        </w:rPr>
      </w:pPr>
    </w:p>
    <w:p w14:paraId="4228BF5A" w14:textId="77777777" w:rsidR="00C068A7" w:rsidRDefault="00C068A7" w:rsidP="00C068A7">
      <w:pPr>
        <w:jc w:val="center"/>
        <w:rPr>
          <w:rFonts w:ascii="Arial" w:hAnsi="Arial" w:cs="Arial"/>
          <w:b/>
          <w:bCs/>
        </w:rPr>
      </w:pPr>
    </w:p>
    <w:p w14:paraId="3041BEEE" w14:textId="77777777" w:rsidR="00C068A7" w:rsidRDefault="00C068A7" w:rsidP="00C068A7">
      <w:pPr>
        <w:jc w:val="center"/>
        <w:rPr>
          <w:rFonts w:ascii="Arial" w:hAnsi="Arial" w:cs="Arial"/>
          <w:b/>
          <w:bCs/>
        </w:rPr>
      </w:pPr>
    </w:p>
    <w:p w14:paraId="65468521" w14:textId="77777777" w:rsidR="00C068A7" w:rsidRDefault="00C068A7" w:rsidP="00C068A7">
      <w:pPr>
        <w:jc w:val="center"/>
        <w:rPr>
          <w:rFonts w:ascii="Arial" w:hAnsi="Arial" w:cs="Arial"/>
          <w:b/>
          <w:bCs/>
        </w:rPr>
      </w:pPr>
    </w:p>
    <w:p w14:paraId="5D6E2691" w14:textId="77777777" w:rsidR="00C068A7" w:rsidRDefault="00C068A7" w:rsidP="00C068A7">
      <w:pPr>
        <w:jc w:val="center"/>
        <w:rPr>
          <w:rFonts w:ascii="Arial" w:hAnsi="Arial" w:cs="Arial"/>
          <w:b/>
          <w:bCs/>
        </w:rPr>
      </w:pPr>
    </w:p>
    <w:p w14:paraId="65CA71E0" w14:textId="77777777" w:rsidR="00C068A7" w:rsidRDefault="00C068A7" w:rsidP="00C068A7">
      <w:pPr>
        <w:jc w:val="center"/>
        <w:rPr>
          <w:rFonts w:ascii="Arial" w:hAnsi="Arial" w:cs="Arial"/>
          <w:b/>
          <w:bCs/>
        </w:rPr>
      </w:pPr>
    </w:p>
    <w:p w14:paraId="227F791E" w14:textId="77777777" w:rsidR="00C068A7" w:rsidRDefault="00C068A7" w:rsidP="00C068A7">
      <w:pPr>
        <w:jc w:val="center"/>
        <w:rPr>
          <w:rFonts w:ascii="Arial" w:eastAsia="MS Mincho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Ведомость размещения пешеходных дорожек (тротуаров)</w:t>
      </w:r>
    </w:p>
    <w:p w14:paraId="0F56261B" w14:textId="77777777" w:rsidR="00C068A7" w:rsidRDefault="00C068A7" w:rsidP="00C068A7">
      <w:pPr>
        <w:jc w:val="center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  <w:i/>
          <w:iCs/>
        </w:rPr>
        <w:t>Ул. Согласия</w:t>
      </w:r>
    </w:p>
    <w:p w14:paraId="770081BE" w14:textId="77777777" w:rsidR="00C068A7" w:rsidRDefault="00C068A7" w:rsidP="00C068A7">
      <w:pPr>
        <w:pStyle w:val="1"/>
        <w:rPr>
          <w:i/>
          <w:iCs/>
        </w:rPr>
      </w:pPr>
      <w:r>
        <w:t>Протяженность участка –</w:t>
      </w:r>
      <w:r>
        <w:rPr>
          <w:i/>
          <w:iCs/>
        </w:rPr>
        <w:t xml:space="preserve"> От 0+0 до 0+354</w:t>
      </w:r>
    </w:p>
    <w:p w14:paraId="697E4F1B" w14:textId="77777777" w:rsidR="00C068A7" w:rsidRDefault="00C068A7" w:rsidP="00C068A7">
      <w:pPr>
        <w:jc w:val="right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Участок обслуживается –</w:t>
      </w:r>
      <w:r>
        <w:rPr>
          <w:rFonts w:ascii="Arial" w:eastAsia="MS Mincho" w:hAnsi="Arial" w:cs="Arial"/>
          <w:b/>
          <w:bCs/>
          <w:i/>
          <w:iCs/>
        </w:rPr>
        <w:t xml:space="preserve"> </w:t>
      </w:r>
    </w:p>
    <w:p w14:paraId="2DADAD08" w14:textId="77777777" w:rsidR="00C068A7" w:rsidRDefault="00C068A7" w:rsidP="00C068A7">
      <w:pPr>
        <w:jc w:val="right"/>
        <w:rPr>
          <w:rFonts w:ascii="Arial" w:eastAsia="MS Mincho" w:hAnsi="Arial" w:cs="Arial"/>
          <w:b/>
          <w:bCs/>
          <w:szCs w:val="2"/>
        </w:rPr>
      </w:pPr>
    </w:p>
    <w:tbl>
      <w:tblPr>
        <w:tblW w:w="9937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96"/>
        <w:gridCol w:w="1426"/>
        <w:gridCol w:w="1458"/>
        <w:gridCol w:w="1447"/>
        <w:gridCol w:w="1681"/>
        <w:gridCol w:w="1647"/>
        <w:gridCol w:w="1682"/>
      </w:tblGrid>
      <w:tr w:rsidR="00C068A7" w14:paraId="5B917F7A" w14:textId="77777777" w:rsidTr="00C17CAF">
        <w:trPr>
          <w:trHeight w:val="21"/>
          <w:tblHeader/>
          <w:jc w:val="center"/>
        </w:trPr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14:paraId="7AD3C6CC" w14:textId="77777777" w:rsidR="00C068A7" w:rsidRDefault="00C068A7" w:rsidP="00C17CAF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14:paraId="297E7779" w14:textId="77777777" w:rsidR="00C068A7" w:rsidRDefault="00C068A7" w:rsidP="00C17CAF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14:paraId="73BA1E11" w14:textId="77777777" w:rsidR="00C068A7" w:rsidRDefault="00C068A7" w:rsidP="00C17CAF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14:paraId="46206C75" w14:textId="77777777" w:rsidR="00C068A7" w:rsidRDefault="00C068A7" w:rsidP="00C17CAF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1681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14:paraId="64EDAF20" w14:textId="77777777" w:rsidR="00C068A7" w:rsidRDefault="00C068A7" w:rsidP="00C17CAF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33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644AAD" w14:textId="77777777" w:rsidR="00C068A7" w:rsidRDefault="00C068A7" w:rsidP="00C17CAF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Протяженность, м</w:t>
            </w:r>
          </w:p>
        </w:tc>
      </w:tr>
      <w:tr w:rsidR="00C068A7" w14:paraId="0CE60D43" w14:textId="77777777" w:rsidTr="00C17CAF">
        <w:trPr>
          <w:trHeight w:val="21"/>
          <w:tblHeader/>
          <w:jc w:val="center"/>
        </w:trPr>
        <w:tc>
          <w:tcPr>
            <w:tcW w:w="596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440BC" w14:textId="77777777" w:rsidR="00C068A7" w:rsidRDefault="00C068A7" w:rsidP="00C17CAF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14:paraId="24C46F33" w14:textId="77777777" w:rsidR="00C068A7" w:rsidRDefault="00C068A7" w:rsidP="00C17CAF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№п/п</w:t>
            </w:r>
          </w:p>
        </w:tc>
        <w:tc>
          <w:tcPr>
            <w:tcW w:w="1426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AB798" w14:textId="77777777" w:rsidR="00C068A7" w:rsidRDefault="00C068A7" w:rsidP="00C17CAF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14:paraId="2D92014F" w14:textId="77777777" w:rsidR="00C068A7" w:rsidRDefault="00C068A7" w:rsidP="00C17CAF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Начало участка, км +м</w:t>
            </w:r>
          </w:p>
        </w:tc>
        <w:tc>
          <w:tcPr>
            <w:tcW w:w="145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90B4A" w14:textId="77777777" w:rsidR="00C068A7" w:rsidRDefault="00C068A7" w:rsidP="00C17CAF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14:paraId="6E42FCAF" w14:textId="77777777" w:rsidR="00C068A7" w:rsidRDefault="00C068A7" w:rsidP="00C17CAF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Конец участка, км + м</w:t>
            </w:r>
          </w:p>
        </w:tc>
        <w:tc>
          <w:tcPr>
            <w:tcW w:w="1447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E4A782" w14:textId="77777777" w:rsidR="00C068A7" w:rsidRDefault="00C068A7" w:rsidP="00C17CAF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14:paraId="50FAE949" w14:textId="77777777" w:rsidR="00C068A7" w:rsidRDefault="00C068A7" w:rsidP="00C17CAF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Расположение</w:t>
            </w:r>
          </w:p>
        </w:tc>
        <w:tc>
          <w:tcPr>
            <w:tcW w:w="1681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D4852A" w14:textId="77777777" w:rsidR="00C068A7" w:rsidRDefault="00C068A7" w:rsidP="00C17CAF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14:paraId="28056876" w14:textId="77777777" w:rsidR="00C068A7" w:rsidRDefault="00C068A7" w:rsidP="00C17CAF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Объект установки</w:t>
            </w:r>
          </w:p>
        </w:tc>
        <w:tc>
          <w:tcPr>
            <w:tcW w:w="1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85464A" w14:textId="77777777" w:rsidR="00C068A7" w:rsidRDefault="00C068A7" w:rsidP="00C17CAF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Проектируемые в соответствии с нормативными документами, м</w:t>
            </w:r>
          </w:p>
        </w:tc>
        <w:tc>
          <w:tcPr>
            <w:tcW w:w="1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E67366" w14:textId="77777777" w:rsidR="00C068A7" w:rsidRDefault="00C068A7" w:rsidP="00C17CAF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Фактически установленные, м</w:t>
            </w:r>
          </w:p>
        </w:tc>
      </w:tr>
      <w:tr w:rsidR="00C068A7" w14:paraId="5358E7C7" w14:textId="77777777" w:rsidTr="00C17CAF">
        <w:trPr>
          <w:trHeight w:val="21"/>
          <w:tblHeader/>
          <w:jc w:val="center"/>
        </w:trPr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78AE5" w14:textId="77777777" w:rsidR="00C068A7" w:rsidRDefault="00C068A7" w:rsidP="00C17CA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1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B85EF1" w14:textId="77777777" w:rsidR="00C068A7" w:rsidRDefault="00C068A7" w:rsidP="00C17CA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2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1EFED2" w14:textId="77777777" w:rsidR="00C068A7" w:rsidRDefault="00C068A7" w:rsidP="00C17CA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3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228BC5" w14:textId="77777777" w:rsidR="00C068A7" w:rsidRDefault="00C068A7" w:rsidP="00C17CA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4</w:t>
            </w:r>
          </w:p>
        </w:tc>
        <w:tc>
          <w:tcPr>
            <w:tcW w:w="1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58BC77" w14:textId="77777777" w:rsidR="00C068A7" w:rsidRDefault="00C068A7" w:rsidP="00C17CA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5</w:t>
            </w:r>
          </w:p>
        </w:tc>
        <w:tc>
          <w:tcPr>
            <w:tcW w:w="1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42E809" w14:textId="77777777" w:rsidR="00C068A7" w:rsidRDefault="00C068A7" w:rsidP="00C17CA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6</w:t>
            </w:r>
          </w:p>
        </w:tc>
        <w:tc>
          <w:tcPr>
            <w:tcW w:w="1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CC940F" w14:textId="77777777" w:rsidR="00C068A7" w:rsidRDefault="00C068A7" w:rsidP="00C17CA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7</w:t>
            </w:r>
          </w:p>
        </w:tc>
      </w:tr>
      <w:tr w:rsidR="00C068A7" w14:paraId="0B2C0BAA" w14:textId="77777777" w:rsidTr="00C17CAF">
        <w:trPr>
          <w:trHeight w:val="21"/>
          <w:jc w:val="center"/>
        </w:trPr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09F74" w14:textId="77777777" w:rsidR="00C068A7" w:rsidRDefault="00C068A7" w:rsidP="00C17C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1D6AB" w14:textId="77777777" w:rsidR="00C068A7" w:rsidRDefault="00C068A7" w:rsidP="00C17CAF">
            <w:pPr>
              <w:rPr>
                <w:rFonts w:ascii="Arial" w:hAnsi="Arial" w:cs="Arial"/>
              </w:rPr>
            </w:pP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853A70" w14:textId="77777777" w:rsidR="00C068A7" w:rsidRDefault="00C068A7" w:rsidP="00C17CAF">
            <w:pPr>
              <w:rPr>
                <w:rFonts w:ascii="Arial" w:hAnsi="Arial" w:cs="Arial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F85C5" w14:textId="77777777" w:rsidR="00C068A7" w:rsidRDefault="00C068A7" w:rsidP="00C17CAF">
            <w:pPr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BC16B" w14:textId="77777777" w:rsidR="00C068A7" w:rsidRDefault="00C068A7" w:rsidP="00C17CAF">
            <w:pPr>
              <w:rPr>
                <w:rFonts w:ascii="Arial" w:hAnsi="Arial" w:cs="Arial"/>
              </w:rPr>
            </w:pPr>
          </w:p>
        </w:tc>
        <w:tc>
          <w:tcPr>
            <w:tcW w:w="1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17DA19" w14:textId="77777777" w:rsidR="00C068A7" w:rsidRDefault="00C068A7" w:rsidP="00C17C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620,22</w:t>
            </w:r>
          </w:p>
        </w:tc>
        <w:tc>
          <w:tcPr>
            <w:tcW w:w="1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16BBB6" w14:textId="77777777" w:rsidR="00C068A7" w:rsidRDefault="00C068A7" w:rsidP="00C17C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396</w:t>
            </w:r>
          </w:p>
        </w:tc>
      </w:tr>
      <w:tr w:rsidR="00C068A7" w14:paraId="4F974546" w14:textId="77777777" w:rsidTr="00C17CAF">
        <w:trPr>
          <w:trHeight w:val="21"/>
          <w:jc w:val="center"/>
        </w:trPr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8245E" w14:textId="77777777" w:rsidR="00C068A7" w:rsidRDefault="00C068A7" w:rsidP="00C17C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7F90D" w14:textId="77777777" w:rsidR="00C068A7" w:rsidRDefault="00C068A7" w:rsidP="00C17C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0+4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A2577" w14:textId="77777777" w:rsidR="00C068A7" w:rsidRDefault="00C068A7" w:rsidP="00C17C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0+32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CC137C" w14:textId="77777777" w:rsidR="00C068A7" w:rsidRDefault="00C068A7" w:rsidP="00C17C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справа</w:t>
            </w:r>
          </w:p>
        </w:tc>
        <w:tc>
          <w:tcPr>
            <w:tcW w:w="1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439EF" w14:textId="77777777" w:rsidR="00C068A7" w:rsidRDefault="00C068A7" w:rsidP="00C17C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1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F8760" w14:textId="77777777" w:rsidR="00C068A7" w:rsidRDefault="00C068A7" w:rsidP="00C17C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</w:t>
            </w:r>
          </w:p>
        </w:tc>
        <w:tc>
          <w:tcPr>
            <w:tcW w:w="1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F949F7" w14:textId="77777777" w:rsidR="00C068A7" w:rsidRDefault="00C068A7" w:rsidP="00C17CAF">
            <w:pPr>
              <w:rPr>
                <w:rFonts w:ascii="Arial" w:hAnsi="Arial" w:cs="Arial"/>
              </w:rPr>
            </w:pPr>
          </w:p>
        </w:tc>
      </w:tr>
      <w:tr w:rsidR="00C068A7" w14:paraId="05167D1C" w14:textId="77777777" w:rsidTr="00C17CAF">
        <w:trPr>
          <w:trHeight w:val="21"/>
          <w:jc w:val="center"/>
        </w:trPr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95F46" w14:textId="77777777" w:rsidR="00C068A7" w:rsidRDefault="00C068A7" w:rsidP="00C17C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90043" w14:textId="77777777" w:rsidR="00C068A7" w:rsidRDefault="00C068A7" w:rsidP="00C17C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0+35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BB952" w14:textId="77777777" w:rsidR="00C068A7" w:rsidRDefault="00C068A7" w:rsidP="00C17C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0+118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31545C" w14:textId="77777777" w:rsidR="00C068A7" w:rsidRDefault="00C068A7" w:rsidP="00C17C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справа</w:t>
            </w:r>
          </w:p>
        </w:tc>
        <w:tc>
          <w:tcPr>
            <w:tcW w:w="1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7E1189" w14:textId="77777777" w:rsidR="00C068A7" w:rsidRDefault="00C068A7" w:rsidP="00C17C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1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36C85" w14:textId="77777777" w:rsidR="00C068A7" w:rsidRDefault="00C068A7" w:rsidP="00C17C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198</w:t>
            </w:r>
          </w:p>
        </w:tc>
        <w:tc>
          <w:tcPr>
            <w:tcW w:w="1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6E330" w14:textId="77777777" w:rsidR="00C068A7" w:rsidRDefault="00C068A7" w:rsidP="00C17C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198</w:t>
            </w:r>
          </w:p>
        </w:tc>
      </w:tr>
      <w:tr w:rsidR="00C068A7" w14:paraId="71C3AB06" w14:textId="77777777" w:rsidTr="00C17CAF">
        <w:trPr>
          <w:trHeight w:val="21"/>
          <w:jc w:val="center"/>
        </w:trPr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A5863" w14:textId="77777777" w:rsidR="00C068A7" w:rsidRDefault="00C068A7" w:rsidP="00C17C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ADB72A" w14:textId="77777777" w:rsidR="00C068A7" w:rsidRDefault="00C068A7" w:rsidP="00C17C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0+122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58A0FF" w14:textId="77777777" w:rsidR="00C068A7" w:rsidRDefault="00C068A7" w:rsidP="00C17C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0+233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252F34" w14:textId="77777777" w:rsidR="00C068A7" w:rsidRDefault="00C068A7" w:rsidP="00C17C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справа</w:t>
            </w:r>
          </w:p>
        </w:tc>
        <w:tc>
          <w:tcPr>
            <w:tcW w:w="1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0AC31" w14:textId="77777777" w:rsidR="00C068A7" w:rsidRDefault="00C068A7" w:rsidP="00C17C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1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AA686" w14:textId="77777777" w:rsidR="00C068A7" w:rsidRDefault="00C068A7" w:rsidP="00C17C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198</w:t>
            </w:r>
          </w:p>
        </w:tc>
        <w:tc>
          <w:tcPr>
            <w:tcW w:w="1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32A88" w14:textId="77777777" w:rsidR="00C068A7" w:rsidRDefault="00C068A7" w:rsidP="00C17C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198</w:t>
            </w:r>
          </w:p>
        </w:tc>
      </w:tr>
      <w:tr w:rsidR="00C068A7" w14:paraId="16E3846E" w14:textId="77777777" w:rsidTr="00C17CAF">
        <w:trPr>
          <w:trHeight w:val="21"/>
          <w:jc w:val="center"/>
        </w:trPr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4FCB0" w14:textId="77777777" w:rsidR="00C068A7" w:rsidRDefault="00C068A7" w:rsidP="00C17C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EE159" w14:textId="77777777" w:rsidR="00C068A7" w:rsidRDefault="00C068A7" w:rsidP="00C17C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0+157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780573" w14:textId="77777777" w:rsidR="00C068A7" w:rsidRDefault="00C068A7" w:rsidP="00C17C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0+353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5D8C2" w14:textId="77777777" w:rsidR="00C068A7" w:rsidRDefault="00C068A7" w:rsidP="00C17C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справа</w:t>
            </w:r>
          </w:p>
        </w:tc>
        <w:tc>
          <w:tcPr>
            <w:tcW w:w="1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0944FF" w14:textId="77777777" w:rsidR="00C068A7" w:rsidRDefault="00C068A7" w:rsidP="00C17C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1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8BF28" w14:textId="77777777" w:rsidR="00C068A7" w:rsidRDefault="00C068A7" w:rsidP="00C17C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196,22</w:t>
            </w:r>
          </w:p>
        </w:tc>
        <w:tc>
          <w:tcPr>
            <w:tcW w:w="1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BA372D" w14:textId="77777777" w:rsidR="00C068A7" w:rsidRDefault="00C068A7" w:rsidP="00C17CAF">
            <w:pPr>
              <w:rPr>
                <w:rFonts w:ascii="Arial" w:hAnsi="Arial" w:cs="Arial"/>
              </w:rPr>
            </w:pPr>
          </w:p>
        </w:tc>
      </w:tr>
    </w:tbl>
    <w:p w14:paraId="315C2396" w14:textId="77777777" w:rsidR="00C068A7" w:rsidRDefault="00C068A7" w:rsidP="00C068A7">
      <w:pPr>
        <w:jc w:val="center"/>
        <w:outlineLvl w:val="0"/>
        <w:rPr>
          <w:rFonts w:ascii="Arial" w:eastAsia="MS Mincho" w:hAnsi="Arial" w:cs="Arial"/>
          <w:b/>
          <w:bCs/>
        </w:rPr>
      </w:pPr>
    </w:p>
    <w:p w14:paraId="36CE111A" w14:textId="77777777" w:rsidR="00C068A7" w:rsidRDefault="00C068A7" w:rsidP="00C068A7">
      <w:pPr>
        <w:jc w:val="center"/>
        <w:outlineLvl w:val="0"/>
        <w:rPr>
          <w:rFonts w:ascii="Arial" w:eastAsia="MS Mincho" w:hAnsi="Arial" w:cs="Arial"/>
          <w:b/>
          <w:bCs/>
        </w:rPr>
      </w:pPr>
    </w:p>
    <w:p w14:paraId="1A72E398" w14:textId="77777777" w:rsidR="00C068A7" w:rsidRDefault="00C068A7" w:rsidP="00C068A7">
      <w:pPr>
        <w:jc w:val="center"/>
        <w:outlineLvl w:val="0"/>
        <w:rPr>
          <w:rFonts w:ascii="Arial" w:eastAsia="MS Mincho" w:hAnsi="Arial" w:cs="Arial"/>
          <w:b/>
          <w:bCs/>
        </w:rPr>
      </w:pPr>
      <w:r>
        <w:rPr>
          <w:rFonts w:ascii="Arial" w:eastAsia="MS Mincho" w:hAnsi="Arial" w:cs="Arial"/>
          <w:b/>
          <w:bCs/>
        </w:rPr>
        <w:t>Сводная ведомость объемов горизонтальной дорожной разметки</w:t>
      </w:r>
    </w:p>
    <w:p w14:paraId="44920D31" w14:textId="77777777" w:rsidR="00C068A7" w:rsidRDefault="00C068A7" w:rsidP="00C068A7">
      <w:pPr>
        <w:jc w:val="center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  <w:i/>
          <w:iCs/>
        </w:rPr>
        <w:t>Ул. Согласия</w:t>
      </w:r>
    </w:p>
    <w:p w14:paraId="3210FBE0" w14:textId="77777777" w:rsidR="00C068A7" w:rsidRDefault="00C068A7" w:rsidP="00C068A7">
      <w:pPr>
        <w:jc w:val="right"/>
        <w:outlineLvl w:val="0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Протяженность участка –</w:t>
      </w:r>
      <w:r>
        <w:rPr>
          <w:rFonts w:ascii="Arial" w:eastAsia="MS Mincho" w:hAnsi="Arial" w:cs="Arial"/>
          <w:b/>
          <w:bCs/>
          <w:i/>
          <w:iCs/>
        </w:rPr>
        <w:t xml:space="preserve"> От 0+0 до 0+354</w:t>
      </w:r>
    </w:p>
    <w:p w14:paraId="509B8981" w14:textId="77777777" w:rsidR="00C068A7" w:rsidRDefault="00C068A7" w:rsidP="00C068A7">
      <w:pPr>
        <w:jc w:val="right"/>
        <w:outlineLvl w:val="0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Участок обслуживается –</w:t>
      </w:r>
      <w:r>
        <w:rPr>
          <w:rFonts w:ascii="Arial" w:eastAsia="MS Mincho" w:hAnsi="Arial" w:cs="Arial"/>
          <w:b/>
          <w:bCs/>
          <w:i/>
          <w:iCs/>
        </w:rPr>
        <w:t xml:space="preserve"> </w:t>
      </w:r>
    </w:p>
    <w:p w14:paraId="79F6FE7D" w14:textId="77777777" w:rsidR="00C068A7" w:rsidRDefault="00C068A7" w:rsidP="00C068A7">
      <w:pPr>
        <w:jc w:val="right"/>
        <w:rPr>
          <w:rFonts w:ascii="Arial" w:eastAsia="MS Mincho" w:hAnsi="Arial" w:cs="Arial"/>
          <w:b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1"/>
        <w:gridCol w:w="2462"/>
        <w:gridCol w:w="2462"/>
      </w:tblGrid>
      <w:tr w:rsidR="00C068A7" w14:paraId="5684A991" w14:textId="77777777" w:rsidTr="00C068A7">
        <w:trPr>
          <w:trHeight w:val="646"/>
        </w:trPr>
        <w:tc>
          <w:tcPr>
            <w:tcW w:w="2502" w:type="pct"/>
          </w:tcPr>
          <w:p w14:paraId="138DFF71" w14:textId="77777777" w:rsidR="00C068A7" w:rsidRPr="00EA3B6C" w:rsidRDefault="00C068A7" w:rsidP="00C17CAF">
            <w:pPr>
              <w:jc w:val="center"/>
              <w:rPr>
                <w:rFonts w:ascii="Arial" w:eastAsia="MS Mincho" w:hAnsi="Arial" w:cs="Arial"/>
                <w:b/>
              </w:rPr>
            </w:pPr>
            <w:r w:rsidRPr="00EA3B6C">
              <w:rPr>
                <w:rFonts w:ascii="Arial" w:eastAsia="MS Mincho" w:hAnsi="Arial" w:cs="Arial"/>
                <w:b/>
              </w:rPr>
              <w:t>№ км</w:t>
            </w:r>
          </w:p>
        </w:tc>
        <w:tc>
          <w:tcPr>
            <w:tcW w:w="1249" w:type="pct"/>
          </w:tcPr>
          <w:p w14:paraId="498D599B" w14:textId="77777777" w:rsidR="00C068A7" w:rsidRPr="00EA3B6C" w:rsidRDefault="00C068A7" w:rsidP="00C17CAF">
            <w:pPr>
              <w:jc w:val="center"/>
              <w:rPr>
                <w:rFonts w:ascii="Arial" w:eastAsia="MS Mincho" w:hAnsi="Arial" w:cs="Arial"/>
                <w:b/>
              </w:rPr>
            </w:pPr>
            <w:r w:rsidRPr="00EA3B6C">
              <w:rPr>
                <w:rFonts w:ascii="Arial" w:eastAsia="MS Mincho" w:hAnsi="Arial" w:cs="Arial"/>
                <w:b/>
              </w:rPr>
              <w:t>1.14.1</w:t>
            </w:r>
          </w:p>
        </w:tc>
        <w:tc>
          <w:tcPr>
            <w:tcW w:w="1249" w:type="pct"/>
          </w:tcPr>
          <w:p w14:paraId="4EB37B0E" w14:textId="77777777" w:rsidR="00C068A7" w:rsidRPr="00EA3B6C" w:rsidRDefault="00C068A7" w:rsidP="00C17CAF">
            <w:pPr>
              <w:jc w:val="center"/>
              <w:rPr>
                <w:rFonts w:ascii="Arial" w:eastAsia="MS Mincho" w:hAnsi="Arial" w:cs="Arial"/>
                <w:b/>
              </w:rPr>
            </w:pPr>
            <w:r w:rsidRPr="00EA3B6C">
              <w:rPr>
                <w:rFonts w:ascii="Arial" w:eastAsia="MS Mincho" w:hAnsi="Arial" w:cs="Arial"/>
                <w:b/>
              </w:rPr>
              <w:t>Итого КВ.М</w:t>
            </w:r>
          </w:p>
        </w:tc>
      </w:tr>
      <w:tr w:rsidR="00C068A7" w14:paraId="2FF8ABD3" w14:textId="77777777" w:rsidTr="00C068A7">
        <w:trPr>
          <w:trHeight w:val="323"/>
        </w:trPr>
        <w:tc>
          <w:tcPr>
            <w:tcW w:w="2502" w:type="pct"/>
          </w:tcPr>
          <w:p w14:paraId="3A6A0594" w14:textId="77777777" w:rsidR="00C068A7" w:rsidRPr="00EA3B6C" w:rsidRDefault="00C068A7" w:rsidP="00C17CAF">
            <w:pPr>
              <w:jc w:val="center"/>
              <w:rPr>
                <w:rFonts w:ascii="Arial" w:eastAsia="MS Mincho" w:hAnsi="Arial" w:cs="Arial"/>
                <w:b/>
              </w:rPr>
            </w:pPr>
            <w:proofErr w:type="spellStart"/>
            <w:r w:rsidRPr="00EA3B6C">
              <w:rPr>
                <w:rFonts w:ascii="Arial" w:eastAsia="MS Mincho" w:hAnsi="Arial" w:cs="Arial"/>
                <w:b/>
              </w:rPr>
              <w:t>Коэф.привед</w:t>
            </w:r>
            <w:proofErr w:type="spellEnd"/>
            <w:r w:rsidRPr="00EA3B6C">
              <w:rPr>
                <w:rFonts w:ascii="Arial" w:eastAsia="MS Mincho" w:hAnsi="Arial" w:cs="Arial"/>
                <w:b/>
              </w:rPr>
              <w:t>. к 1.1.</w:t>
            </w:r>
          </w:p>
        </w:tc>
        <w:tc>
          <w:tcPr>
            <w:tcW w:w="1249" w:type="pct"/>
          </w:tcPr>
          <w:p w14:paraId="1064D9CF" w14:textId="77777777" w:rsidR="00C068A7" w:rsidRDefault="00C068A7" w:rsidP="00C17CAF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1</w:t>
            </w:r>
          </w:p>
        </w:tc>
        <w:tc>
          <w:tcPr>
            <w:tcW w:w="1249" w:type="pct"/>
          </w:tcPr>
          <w:p w14:paraId="080481EA" w14:textId="77777777" w:rsidR="00C068A7" w:rsidRDefault="00C068A7" w:rsidP="00C17CAF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C068A7" w14:paraId="738001B9" w14:textId="77777777" w:rsidTr="00C068A7">
        <w:trPr>
          <w:trHeight w:val="323"/>
        </w:trPr>
        <w:tc>
          <w:tcPr>
            <w:tcW w:w="2502" w:type="pct"/>
          </w:tcPr>
          <w:p w14:paraId="71E491DE" w14:textId="77777777" w:rsidR="00C068A7" w:rsidRPr="00EA3B6C" w:rsidRDefault="00C068A7" w:rsidP="00C17CAF">
            <w:pPr>
              <w:jc w:val="center"/>
              <w:rPr>
                <w:rFonts w:ascii="Arial" w:eastAsia="MS Mincho" w:hAnsi="Arial" w:cs="Arial"/>
                <w:b/>
              </w:rPr>
            </w:pPr>
            <w:r w:rsidRPr="00EA3B6C">
              <w:rPr>
                <w:rFonts w:ascii="Arial" w:eastAsia="MS Mincho" w:hAnsi="Arial" w:cs="Arial"/>
                <w:b/>
              </w:rPr>
              <w:t>ширина, м</w:t>
            </w:r>
          </w:p>
        </w:tc>
        <w:tc>
          <w:tcPr>
            <w:tcW w:w="1249" w:type="pct"/>
          </w:tcPr>
          <w:p w14:paraId="68BCF824" w14:textId="77777777" w:rsidR="00C068A7" w:rsidRDefault="00C068A7" w:rsidP="00C17CAF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11,2</w:t>
            </w:r>
          </w:p>
        </w:tc>
        <w:tc>
          <w:tcPr>
            <w:tcW w:w="1249" w:type="pct"/>
          </w:tcPr>
          <w:p w14:paraId="34887F14" w14:textId="77777777" w:rsidR="00C068A7" w:rsidRDefault="00C068A7" w:rsidP="00C17CAF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C068A7" w14:paraId="6285804E" w14:textId="77777777" w:rsidTr="00C068A7">
        <w:trPr>
          <w:trHeight w:val="323"/>
        </w:trPr>
        <w:tc>
          <w:tcPr>
            <w:tcW w:w="2502" w:type="pct"/>
          </w:tcPr>
          <w:p w14:paraId="10CEFFC9" w14:textId="77777777" w:rsidR="00C068A7" w:rsidRDefault="00C068A7" w:rsidP="00C17CAF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0+0 - 0+354</w:t>
            </w:r>
          </w:p>
        </w:tc>
        <w:tc>
          <w:tcPr>
            <w:tcW w:w="1249" w:type="pct"/>
          </w:tcPr>
          <w:p w14:paraId="703772F2" w14:textId="77777777" w:rsidR="00C068A7" w:rsidRDefault="00C068A7" w:rsidP="00C17CAF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11,2</w:t>
            </w:r>
          </w:p>
        </w:tc>
        <w:tc>
          <w:tcPr>
            <w:tcW w:w="1249" w:type="pct"/>
          </w:tcPr>
          <w:p w14:paraId="1A419F35" w14:textId="77777777" w:rsidR="00C068A7" w:rsidRDefault="00C068A7" w:rsidP="00C17CAF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11,2</w:t>
            </w:r>
          </w:p>
        </w:tc>
      </w:tr>
      <w:tr w:rsidR="00C068A7" w14:paraId="16EE2C66" w14:textId="77777777" w:rsidTr="00C068A7">
        <w:trPr>
          <w:trHeight w:val="157"/>
        </w:trPr>
        <w:tc>
          <w:tcPr>
            <w:tcW w:w="2502" w:type="pct"/>
          </w:tcPr>
          <w:p w14:paraId="36981830" w14:textId="77777777" w:rsidR="00C068A7" w:rsidRPr="00EA3B6C" w:rsidRDefault="00C068A7" w:rsidP="00C17CAF">
            <w:pPr>
              <w:jc w:val="center"/>
              <w:rPr>
                <w:rFonts w:ascii="Arial" w:eastAsia="MS Mincho" w:hAnsi="Arial" w:cs="Arial"/>
                <w:b/>
              </w:rPr>
            </w:pPr>
            <w:r w:rsidRPr="00EA3B6C">
              <w:rPr>
                <w:rFonts w:ascii="Arial" w:eastAsia="MS Mincho" w:hAnsi="Arial" w:cs="Arial"/>
                <w:b/>
              </w:rPr>
              <w:t>ИТОГО:</w:t>
            </w:r>
          </w:p>
        </w:tc>
        <w:tc>
          <w:tcPr>
            <w:tcW w:w="1249" w:type="pct"/>
          </w:tcPr>
          <w:p w14:paraId="03E4B9D7" w14:textId="77777777" w:rsidR="00C068A7" w:rsidRDefault="00C068A7" w:rsidP="00C17CA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1249" w:type="pct"/>
          </w:tcPr>
          <w:p w14:paraId="78BA1CC2" w14:textId="77777777" w:rsidR="00C068A7" w:rsidRDefault="00C068A7" w:rsidP="00C17CAF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C068A7" w14:paraId="62CC86EB" w14:textId="77777777" w:rsidTr="00C068A7">
        <w:trPr>
          <w:trHeight w:val="157"/>
        </w:trPr>
        <w:tc>
          <w:tcPr>
            <w:tcW w:w="2502" w:type="pct"/>
          </w:tcPr>
          <w:p w14:paraId="4A2A0A83" w14:textId="77777777" w:rsidR="00C068A7" w:rsidRPr="00EA3B6C" w:rsidRDefault="00C068A7" w:rsidP="00C17CAF">
            <w:pPr>
              <w:jc w:val="center"/>
              <w:rPr>
                <w:rFonts w:ascii="Arial" w:eastAsia="MS Mincho" w:hAnsi="Arial" w:cs="Arial"/>
                <w:b/>
              </w:rPr>
            </w:pPr>
            <w:proofErr w:type="spellStart"/>
            <w:r w:rsidRPr="00EA3B6C">
              <w:rPr>
                <w:rFonts w:ascii="Arial" w:eastAsia="MS Mincho" w:hAnsi="Arial" w:cs="Arial"/>
                <w:b/>
              </w:rPr>
              <w:t>лин.км</w:t>
            </w:r>
            <w:proofErr w:type="spellEnd"/>
            <w:r w:rsidRPr="00EA3B6C">
              <w:rPr>
                <w:rFonts w:ascii="Arial" w:eastAsia="MS Mincho" w:hAnsi="Arial" w:cs="Arial"/>
                <w:b/>
              </w:rPr>
              <w:t>.</w:t>
            </w:r>
          </w:p>
        </w:tc>
        <w:tc>
          <w:tcPr>
            <w:tcW w:w="1249" w:type="pct"/>
          </w:tcPr>
          <w:p w14:paraId="49E22C0A" w14:textId="77777777" w:rsidR="00C068A7" w:rsidRDefault="00C068A7" w:rsidP="00C17CA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1249" w:type="pct"/>
          </w:tcPr>
          <w:p w14:paraId="04C05D6B" w14:textId="77777777" w:rsidR="00C068A7" w:rsidRDefault="00C068A7" w:rsidP="00C17CAF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C068A7" w14:paraId="4DC5A61B" w14:textId="77777777" w:rsidTr="00C068A7">
        <w:trPr>
          <w:trHeight w:val="323"/>
        </w:trPr>
        <w:tc>
          <w:tcPr>
            <w:tcW w:w="2502" w:type="pct"/>
          </w:tcPr>
          <w:p w14:paraId="5B60D649" w14:textId="77777777" w:rsidR="00C068A7" w:rsidRPr="00EA3B6C" w:rsidRDefault="00C068A7" w:rsidP="00C17CAF">
            <w:pPr>
              <w:jc w:val="center"/>
              <w:rPr>
                <w:rFonts w:ascii="Arial" w:eastAsia="MS Mincho" w:hAnsi="Arial" w:cs="Arial"/>
                <w:b/>
              </w:rPr>
            </w:pPr>
            <w:proofErr w:type="spellStart"/>
            <w:r w:rsidRPr="00EA3B6C">
              <w:rPr>
                <w:rFonts w:ascii="Arial" w:eastAsia="MS Mincho" w:hAnsi="Arial" w:cs="Arial"/>
                <w:b/>
              </w:rPr>
              <w:t>привед.км</w:t>
            </w:r>
            <w:proofErr w:type="spellEnd"/>
            <w:r w:rsidRPr="00EA3B6C">
              <w:rPr>
                <w:rFonts w:ascii="Arial" w:eastAsia="MS Mincho" w:hAnsi="Arial" w:cs="Arial"/>
                <w:b/>
              </w:rPr>
              <w:t>.</w:t>
            </w:r>
          </w:p>
        </w:tc>
        <w:tc>
          <w:tcPr>
            <w:tcW w:w="1249" w:type="pct"/>
          </w:tcPr>
          <w:p w14:paraId="2D09A475" w14:textId="77777777" w:rsidR="00C068A7" w:rsidRDefault="00C068A7" w:rsidP="00C17CA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1249" w:type="pct"/>
          </w:tcPr>
          <w:p w14:paraId="65F6F298" w14:textId="77777777" w:rsidR="00C068A7" w:rsidRDefault="00C068A7" w:rsidP="00C17CAF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C068A7" w14:paraId="43BD9327" w14:textId="77777777" w:rsidTr="00C068A7">
        <w:trPr>
          <w:trHeight w:val="166"/>
        </w:trPr>
        <w:tc>
          <w:tcPr>
            <w:tcW w:w="2502" w:type="pct"/>
          </w:tcPr>
          <w:p w14:paraId="32824170" w14:textId="77777777" w:rsidR="00C068A7" w:rsidRPr="00EA3B6C" w:rsidRDefault="00C068A7" w:rsidP="00C17CAF">
            <w:pPr>
              <w:jc w:val="center"/>
              <w:rPr>
                <w:rFonts w:ascii="Arial" w:eastAsia="MS Mincho" w:hAnsi="Arial" w:cs="Arial"/>
                <w:b/>
              </w:rPr>
            </w:pPr>
            <w:r w:rsidRPr="00EA3B6C">
              <w:rPr>
                <w:rFonts w:ascii="Arial" w:eastAsia="MS Mincho" w:hAnsi="Arial" w:cs="Arial"/>
                <w:b/>
              </w:rPr>
              <w:t>площадь</w:t>
            </w:r>
          </w:p>
        </w:tc>
        <w:tc>
          <w:tcPr>
            <w:tcW w:w="1249" w:type="pct"/>
          </w:tcPr>
          <w:p w14:paraId="4A15212E" w14:textId="77777777" w:rsidR="00C068A7" w:rsidRDefault="00C068A7" w:rsidP="00C17CAF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11,2</w:t>
            </w:r>
          </w:p>
        </w:tc>
        <w:tc>
          <w:tcPr>
            <w:tcW w:w="1249" w:type="pct"/>
          </w:tcPr>
          <w:p w14:paraId="27A6C418" w14:textId="77777777" w:rsidR="00C068A7" w:rsidRDefault="00C068A7" w:rsidP="00C17CAF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11,2</w:t>
            </w:r>
          </w:p>
        </w:tc>
      </w:tr>
    </w:tbl>
    <w:p w14:paraId="5AC30F1D" w14:textId="77777777" w:rsidR="00C068A7" w:rsidRDefault="00C068A7" w:rsidP="00C068A7">
      <w:pPr>
        <w:pStyle w:val="a3"/>
        <w:rPr>
          <w:rFonts w:eastAsia="MS Mincho"/>
        </w:rPr>
      </w:pPr>
    </w:p>
    <w:p w14:paraId="0827C479" w14:textId="77777777" w:rsidR="00C068A7" w:rsidRDefault="00C068A7" w:rsidP="00C068A7">
      <w:pPr>
        <w:pStyle w:val="a3"/>
        <w:rPr>
          <w:rFonts w:eastAsia="MS Mincho"/>
        </w:rPr>
      </w:pPr>
    </w:p>
    <w:p w14:paraId="78A90FE0" w14:textId="77777777" w:rsidR="00C068A7" w:rsidRPr="004B2457" w:rsidRDefault="00C068A7" w:rsidP="00C068A7">
      <w:pPr>
        <w:pStyle w:val="a3"/>
        <w:rPr>
          <w:rFonts w:ascii="Arial" w:eastAsia="MS Mincho" w:hAnsi="Arial" w:cs="Arial"/>
          <w:b/>
          <w:sz w:val="24"/>
          <w:szCs w:val="24"/>
        </w:rPr>
      </w:pPr>
    </w:p>
    <w:p w14:paraId="08D2EDE1" w14:textId="4BC78F31" w:rsidR="00C068A7" w:rsidRDefault="00C068A7" w:rsidP="00C068A7">
      <w:pPr>
        <w:pStyle w:val="a3"/>
        <w:rPr>
          <w:rFonts w:eastAsia="MS Mincho"/>
        </w:rPr>
      </w:pPr>
    </w:p>
    <w:p w14:paraId="41CD1AF9" w14:textId="7490A9EE" w:rsidR="002B5D59" w:rsidRDefault="002B5D59" w:rsidP="00C068A7">
      <w:pPr>
        <w:pStyle w:val="a3"/>
        <w:rPr>
          <w:rFonts w:eastAsia="MS Mincho"/>
        </w:rPr>
      </w:pPr>
    </w:p>
    <w:p w14:paraId="6CD409BE" w14:textId="1D86A8A6" w:rsidR="002B5D59" w:rsidRDefault="002B5D59" w:rsidP="00C068A7">
      <w:pPr>
        <w:pStyle w:val="a3"/>
        <w:rPr>
          <w:rFonts w:eastAsia="MS Mincho"/>
        </w:rPr>
      </w:pPr>
    </w:p>
    <w:p w14:paraId="5200AE10" w14:textId="7F2279C5" w:rsidR="002B5D59" w:rsidRDefault="002B5D59" w:rsidP="00C068A7">
      <w:pPr>
        <w:pStyle w:val="a3"/>
        <w:rPr>
          <w:rFonts w:eastAsia="MS Mincho"/>
        </w:rPr>
      </w:pPr>
    </w:p>
    <w:p w14:paraId="68A6723A" w14:textId="5478F80E" w:rsidR="002B5D59" w:rsidRDefault="002B5D59" w:rsidP="00C068A7">
      <w:pPr>
        <w:pStyle w:val="a3"/>
        <w:rPr>
          <w:rFonts w:eastAsia="MS Mincho"/>
        </w:rPr>
      </w:pPr>
    </w:p>
    <w:p w14:paraId="3FD11AE3" w14:textId="54013C39" w:rsidR="002B5D59" w:rsidRDefault="002B5D59" w:rsidP="00C068A7">
      <w:pPr>
        <w:pStyle w:val="a3"/>
        <w:rPr>
          <w:rFonts w:eastAsia="MS Mincho"/>
        </w:rPr>
      </w:pPr>
    </w:p>
    <w:p w14:paraId="4E7034AB" w14:textId="41A1556B" w:rsidR="002B5D59" w:rsidRDefault="002B5D59" w:rsidP="00C068A7">
      <w:pPr>
        <w:pStyle w:val="a3"/>
        <w:rPr>
          <w:rFonts w:eastAsia="MS Mincho"/>
        </w:rPr>
      </w:pPr>
    </w:p>
    <w:p w14:paraId="6556C6C8" w14:textId="77777777" w:rsidR="002B5D59" w:rsidRDefault="002B5D59" w:rsidP="00C068A7">
      <w:pPr>
        <w:pStyle w:val="a3"/>
        <w:rPr>
          <w:rFonts w:eastAsia="MS Mincho"/>
        </w:rPr>
      </w:pPr>
    </w:p>
    <w:p w14:paraId="51B0E191" w14:textId="77777777" w:rsidR="002B5D59" w:rsidRPr="00821D57" w:rsidRDefault="002B5D59" w:rsidP="002B5D59">
      <w:pPr>
        <w:spacing w:after="184"/>
        <w:ind w:left="-142"/>
        <w:jc w:val="center"/>
        <w:rPr>
          <w:rFonts w:ascii="Arial" w:hAnsi="Arial" w:cs="Arial"/>
          <w:b/>
          <w:bCs/>
        </w:rPr>
      </w:pPr>
      <w:r w:rsidRPr="00821D57">
        <w:rPr>
          <w:rFonts w:ascii="Arial" w:hAnsi="Arial" w:cs="Arial"/>
          <w:b/>
          <w:bCs/>
        </w:rPr>
        <w:lastRenderedPageBreak/>
        <w:t>Ведомость искусственных неровностей</w:t>
      </w:r>
    </w:p>
    <w:p w14:paraId="3A7D83A9" w14:textId="77777777" w:rsidR="002B5D59" w:rsidRDefault="002B5D59" w:rsidP="00632E57">
      <w:pPr>
        <w:jc w:val="center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  <w:i/>
          <w:iCs/>
        </w:rPr>
        <w:t>Ул. Согласия</w:t>
      </w:r>
    </w:p>
    <w:p w14:paraId="7C30CB59" w14:textId="77777777" w:rsidR="002B5D59" w:rsidRDefault="002B5D59" w:rsidP="00632E57">
      <w:pPr>
        <w:jc w:val="right"/>
        <w:outlineLvl w:val="0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Протяженность участка –</w:t>
      </w:r>
      <w:r>
        <w:rPr>
          <w:rFonts w:ascii="Arial" w:eastAsia="MS Mincho" w:hAnsi="Arial" w:cs="Arial"/>
          <w:b/>
          <w:bCs/>
          <w:i/>
          <w:iCs/>
        </w:rPr>
        <w:t xml:space="preserve"> От 0+0 до 0+354</w:t>
      </w:r>
    </w:p>
    <w:p w14:paraId="76F6172E" w14:textId="77777777" w:rsidR="002B5D59" w:rsidRDefault="002B5D59" w:rsidP="002B5D59">
      <w:pPr>
        <w:jc w:val="right"/>
        <w:outlineLvl w:val="0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Участок обслуживается –</w:t>
      </w:r>
      <w:r>
        <w:rPr>
          <w:rFonts w:ascii="Arial" w:eastAsia="MS Mincho" w:hAnsi="Arial" w:cs="Arial"/>
          <w:b/>
          <w:bCs/>
          <w:i/>
          <w:iCs/>
        </w:rPr>
        <w:t xml:space="preserve"> </w:t>
      </w:r>
    </w:p>
    <w:tbl>
      <w:tblPr>
        <w:tblStyle w:val="TableGrid"/>
        <w:tblW w:w="10234" w:type="dxa"/>
        <w:tblInd w:w="-286" w:type="dxa"/>
        <w:tblLayout w:type="fixed"/>
        <w:tblCellMar>
          <w:left w:w="194" w:type="dxa"/>
          <w:right w:w="115" w:type="dxa"/>
        </w:tblCellMar>
        <w:tblLook w:val="04A0" w:firstRow="1" w:lastRow="0" w:firstColumn="1" w:lastColumn="0" w:noHBand="0" w:noVBand="1"/>
      </w:tblPr>
      <w:tblGrid>
        <w:gridCol w:w="622"/>
        <w:gridCol w:w="1465"/>
        <w:gridCol w:w="1594"/>
        <w:gridCol w:w="1422"/>
        <w:gridCol w:w="889"/>
        <w:gridCol w:w="1044"/>
        <w:gridCol w:w="1010"/>
        <w:gridCol w:w="947"/>
        <w:gridCol w:w="1241"/>
      </w:tblGrid>
      <w:tr w:rsidR="002B5D59" w:rsidRPr="00821D57" w14:paraId="1F9B6021" w14:textId="77777777" w:rsidTr="00632E57">
        <w:trPr>
          <w:trHeight w:val="445"/>
        </w:trPr>
        <w:tc>
          <w:tcPr>
            <w:tcW w:w="62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82A30E" w14:textId="77777777" w:rsidR="002B5D59" w:rsidRPr="00821D57" w:rsidRDefault="002B5D59" w:rsidP="00632E57">
            <w:pPr>
              <w:ind w:left="-142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21D57">
              <w:rPr>
                <w:rFonts w:ascii="Arial" w:hAnsi="Arial" w:cs="Arial"/>
                <w:b/>
                <w:bCs/>
                <w:sz w:val="24"/>
                <w:szCs w:val="24"/>
              </w:rPr>
              <w:t>№п/п</w:t>
            </w:r>
          </w:p>
        </w:tc>
        <w:tc>
          <w:tcPr>
            <w:tcW w:w="14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B5F8C5" w14:textId="77777777" w:rsidR="002B5D59" w:rsidRPr="00821D57" w:rsidRDefault="002B5D59" w:rsidP="00632E57">
            <w:pPr>
              <w:ind w:left="-142" w:right="95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21D5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Адрес, </w:t>
            </w:r>
            <w:proofErr w:type="spellStart"/>
            <w:r w:rsidRPr="00821D57">
              <w:rPr>
                <w:rFonts w:ascii="Arial" w:hAnsi="Arial" w:cs="Arial"/>
                <w:b/>
                <w:bCs/>
                <w:sz w:val="24"/>
                <w:szCs w:val="24"/>
              </w:rPr>
              <w:t>км+м</w:t>
            </w:r>
            <w:proofErr w:type="spellEnd"/>
          </w:p>
        </w:tc>
        <w:tc>
          <w:tcPr>
            <w:tcW w:w="15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158F9C" w14:textId="77777777" w:rsidR="002B5D59" w:rsidRPr="00821D57" w:rsidRDefault="002B5D59" w:rsidP="00632E57">
            <w:pPr>
              <w:ind w:left="-142" w:right="112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21D57">
              <w:rPr>
                <w:rFonts w:ascii="Arial" w:hAnsi="Arial" w:cs="Arial"/>
                <w:b/>
                <w:bCs/>
                <w:sz w:val="24"/>
                <w:szCs w:val="24"/>
              </w:rPr>
              <w:t>Расположение</w:t>
            </w:r>
          </w:p>
        </w:tc>
        <w:tc>
          <w:tcPr>
            <w:tcW w:w="142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3318D4" w14:textId="77777777" w:rsidR="002B5D59" w:rsidRPr="00821D57" w:rsidRDefault="002B5D59" w:rsidP="00632E57">
            <w:pPr>
              <w:ind w:left="-142" w:right="105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21D57">
              <w:rPr>
                <w:rFonts w:ascii="Arial" w:hAnsi="Arial" w:cs="Arial"/>
                <w:b/>
                <w:bCs/>
                <w:sz w:val="24"/>
                <w:szCs w:val="24"/>
              </w:rPr>
              <w:t>Конструкция</w:t>
            </w:r>
          </w:p>
        </w:tc>
        <w:tc>
          <w:tcPr>
            <w:tcW w:w="29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4C6FF5" w14:textId="77777777" w:rsidR="002B5D59" w:rsidRPr="00821D57" w:rsidRDefault="002B5D59" w:rsidP="00632E57">
            <w:pPr>
              <w:spacing w:after="160"/>
              <w:ind w:left="-142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21D57">
              <w:rPr>
                <w:rFonts w:ascii="Arial" w:hAnsi="Arial" w:cs="Arial"/>
                <w:b/>
                <w:bCs/>
                <w:sz w:val="24"/>
                <w:szCs w:val="24"/>
              </w:rPr>
              <w:t>Размеры</w:t>
            </w:r>
          </w:p>
        </w:tc>
        <w:tc>
          <w:tcPr>
            <w:tcW w:w="94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6FECFB" w14:textId="77777777" w:rsidR="002B5D59" w:rsidRPr="00821D57" w:rsidRDefault="002B5D59" w:rsidP="00632E57">
            <w:pPr>
              <w:ind w:left="-142" w:right="107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21D57">
              <w:rPr>
                <w:rFonts w:ascii="Arial" w:hAnsi="Arial" w:cs="Arial"/>
                <w:b/>
                <w:bCs/>
                <w:sz w:val="24"/>
                <w:szCs w:val="24"/>
              </w:rPr>
              <w:t>Объём, м³</w:t>
            </w:r>
          </w:p>
        </w:tc>
        <w:tc>
          <w:tcPr>
            <w:tcW w:w="124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E3575E" w14:textId="77777777" w:rsidR="002B5D59" w:rsidRPr="00821D57" w:rsidRDefault="002B5D59" w:rsidP="00632E57">
            <w:pPr>
              <w:ind w:left="-142" w:right="105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21D57">
              <w:rPr>
                <w:rFonts w:ascii="Arial" w:hAnsi="Arial" w:cs="Arial"/>
                <w:b/>
                <w:bCs/>
                <w:sz w:val="24"/>
                <w:szCs w:val="24"/>
              </w:rPr>
              <w:t>Состояние</w:t>
            </w:r>
          </w:p>
        </w:tc>
      </w:tr>
      <w:tr w:rsidR="002B5D59" w:rsidRPr="00821D57" w14:paraId="42DA9418" w14:textId="77777777" w:rsidTr="00632E57">
        <w:trPr>
          <w:trHeight w:val="445"/>
        </w:trPr>
        <w:tc>
          <w:tcPr>
            <w:tcW w:w="62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C3A78F" w14:textId="77777777" w:rsidR="002B5D59" w:rsidRPr="00821D57" w:rsidRDefault="002B5D59" w:rsidP="00632E57">
            <w:pPr>
              <w:spacing w:after="160"/>
              <w:ind w:left="-142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FFDD0F" w14:textId="77777777" w:rsidR="002B5D59" w:rsidRPr="00821D57" w:rsidRDefault="002B5D59" w:rsidP="00632E57">
            <w:pPr>
              <w:spacing w:after="160"/>
              <w:ind w:left="-142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594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06690" w14:textId="77777777" w:rsidR="002B5D59" w:rsidRPr="00821D57" w:rsidRDefault="002B5D59" w:rsidP="00632E57">
            <w:pPr>
              <w:spacing w:after="160"/>
              <w:ind w:left="-142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42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FB5B2F" w14:textId="77777777" w:rsidR="002B5D59" w:rsidRPr="00821D57" w:rsidRDefault="002B5D59" w:rsidP="00632E57">
            <w:pPr>
              <w:spacing w:after="160"/>
              <w:ind w:left="-142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E5EEBE" w14:textId="77777777" w:rsidR="002B5D59" w:rsidRPr="00821D57" w:rsidRDefault="002B5D59" w:rsidP="00632E57">
            <w:pPr>
              <w:ind w:left="-142" w:right="10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21D57">
              <w:rPr>
                <w:rFonts w:ascii="Arial" w:hAnsi="Arial" w:cs="Arial"/>
                <w:b/>
                <w:bCs/>
                <w:sz w:val="24"/>
                <w:szCs w:val="24"/>
              </w:rPr>
              <w:t>Длина, м</w:t>
            </w:r>
          </w:p>
        </w:tc>
        <w:tc>
          <w:tcPr>
            <w:tcW w:w="1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04D29A" w14:textId="77777777" w:rsidR="002B5D59" w:rsidRPr="00821D57" w:rsidRDefault="002B5D59" w:rsidP="00632E57">
            <w:pPr>
              <w:ind w:left="-142" w:right="97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21D57">
              <w:rPr>
                <w:rFonts w:ascii="Arial" w:hAnsi="Arial" w:cs="Arial"/>
                <w:b/>
                <w:bCs/>
                <w:sz w:val="24"/>
                <w:szCs w:val="24"/>
              </w:rPr>
              <w:t>Ширина, м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104725" w14:textId="77777777" w:rsidR="002B5D59" w:rsidRPr="00821D57" w:rsidRDefault="002B5D59" w:rsidP="00632E57">
            <w:pPr>
              <w:ind w:left="-142" w:right="102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21D57">
              <w:rPr>
                <w:rFonts w:ascii="Arial" w:hAnsi="Arial" w:cs="Arial"/>
                <w:b/>
                <w:bCs/>
                <w:sz w:val="24"/>
                <w:szCs w:val="24"/>
              </w:rPr>
              <w:t>Высота, м</w:t>
            </w:r>
          </w:p>
        </w:tc>
        <w:tc>
          <w:tcPr>
            <w:tcW w:w="947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86312F" w14:textId="77777777" w:rsidR="002B5D59" w:rsidRPr="00821D57" w:rsidRDefault="002B5D59" w:rsidP="00632E57">
            <w:pPr>
              <w:spacing w:after="160"/>
              <w:ind w:left="-142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24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98A46" w14:textId="77777777" w:rsidR="002B5D59" w:rsidRPr="00821D57" w:rsidRDefault="002B5D59" w:rsidP="00632E57">
            <w:pPr>
              <w:spacing w:after="160"/>
              <w:ind w:left="-142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2B5D59" w:rsidRPr="00821D57" w14:paraId="4F21FF56" w14:textId="77777777" w:rsidTr="00632E57">
        <w:trPr>
          <w:trHeight w:val="221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02F70" w14:textId="77777777" w:rsidR="002B5D59" w:rsidRPr="00821D57" w:rsidRDefault="002B5D59" w:rsidP="00632E57">
            <w:pPr>
              <w:ind w:left="-142" w:right="105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21D57"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D8C9E9" w14:textId="12EB3EC3" w:rsidR="002B5D59" w:rsidRPr="00821D57" w:rsidRDefault="002B5D59" w:rsidP="00632E57">
            <w:pPr>
              <w:ind w:left="-142" w:right="10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1D57">
              <w:rPr>
                <w:rFonts w:ascii="Arial" w:hAnsi="Arial" w:cs="Arial"/>
                <w:sz w:val="24"/>
                <w:szCs w:val="24"/>
              </w:rPr>
              <w:t>0+</w:t>
            </w:r>
            <w:r>
              <w:rPr>
                <w:rFonts w:ascii="Arial" w:hAnsi="Arial" w:cs="Arial"/>
                <w:sz w:val="24"/>
                <w:szCs w:val="24"/>
              </w:rPr>
              <w:t>133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C6AA8A" w14:textId="77777777" w:rsidR="002B5D59" w:rsidRPr="00821D57" w:rsidRDefault="002B5D59" w:rsidP="00632E57">
            <w:pPr>
              <w:ind w:left="-14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1D57">
              <w:rPr>
                <w:rFonts w:ascii="Arial" w:hAnsi="Arial" w:cs="Arial"/>
                <w:sz w:val="24"/>
                <w:szCs w:val="24"/>
              </w:rPr>
              <w:t>По всей ширине дороги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894122" w14:textId="77777777" w:rsidR="002B5D59" w:rsidRPr="00821D57" w:rsidRDefault="002B5D59" w:rsidP="00632E57">
            <w:pPr>
              <w:ind w:left="-142" w:right="9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1D57">
              <w:rPr>
                <w:rFonts w:ascii="Arial" w:hAnsi="Arial" w:cs="Arial"/>
                <w:sz w:val="24"/>
                <w:szCs w:val="24"/>
              </w:rPr>
              <w:t>Монолитная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47663" w14:textId="77777777" w:rsidR="002B5D59" w:rsidRPr="00821D57" w:rsidRDefault="002B5D59" w:rsidP="00632E57">
            <w:pPr>
              <w:ind w:left="-142" w:right="10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1D57">
              <w:rPr>
                <w:rFonts w:ascii="Arial" w:hAnsi="Arial" w:cs="Arial"/>
                <w:sz w:val="24"/>
                <w:szCs w:val="24"/>
              </w:rPr>
              <w:t>6,00</w:t>
            </w:r>
          </w:p>
        </w:tc>
        <w:tc>
          <w:tcPr>
            <w:tcW w:w="1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EA747" w14:textId="77777777" w:rsidR="002B5D59" w:rsidRPr="00821D57" w:rsidRDefault="002B5D59" w:rsidP="00632E57">
            <w:pPr>
              <w:ind w:left="-142" w:right="10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1D57">
              <w:rPr>
                <w:rFonts w:ascii="Arial" w:hAnsi="Arial" w:cs="Arial"/>
                <w:sz w:val="24"/>
                <w:szCs w:val="24"/>
              </w:rPr>
              <w:t>3,25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B43D89" w14:textId="77777777" w:rsidR="002B5D59" w:rsidRPr="00821D57" w:rsidRDefault="002B5D59" w:rsidP="00632E57">
            <w:pPr>
              <w:ind w:left="-142" w:right="10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1D57">
              <w:rPr>
                <w:rFonts w:ascii="Arial" w:hAnsi="Arial" w:cs="Arial"/>
                <w:sz w:val="24"/>
                <w:szCs w:val="24"/>
              </w:rPr>
              <w:t>0,07</w:t>
            </w: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A99C71" w14:textId="77777777" w:rsidR="002B5D59" w:rsidRPr="00821D57" w:rsidRDefault="002B5D59" w:rsidP="00632E57">
            <w:pPr>
              <w:ind w:left="-142" w:right="10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1D57">
              <w:rPr>
                <w:rFonts w:ascii="Arial" w:hAnsi="Arial" w:cs="Arial"/>
                <w:sz w:val="24"/>
                <w:szCs w:val="24"/>
              </w:rPr>
              <w:t>1,353</w:t>
            </w:r>
          </w:p>
        </w:tc>
        <w:tc>
          <w:tcPr>
            <w:tcW w:w="1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E37591" w14:textId="77777777" w:rsidR="002B5D59" w:rsidRPr="00821D57" w:rsidRDefault="002B5D59" w:rsidP="00632E57">
            <w:pPr>
              <w:ind w:left="-142" w:right="11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существует</w:t>
            </w:r>
          </w:p>
        </w:tc>
      </w:tr>
      <w:tr w:rsidR="002B5D59" w:rsidRPr="00821D57" w14:paraId="7B0E6007" w14:textId="77777777" w:rsidTr="00632E57">
        <w:trPr>
          <w:trHeight w:val="222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4D60E7" w14:textId="77777777" w:rsidR="002B5D59" w:rsidRPr="00821D57" w:rsidRDefault="002B5D59" w:rsidP="00632E57">
            <w:pPr>
              <w:ind w:left="-142" w:right="105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21D57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8B75E1" w14:textId="52BB1437" w:rsidR="002B5D59" w:rsidRPr="00821D57" w:rsidRDefault="002B5D59" w:rsidP="00632E57">
            <w:pPr>
              <w:ind w:left="-142" w:right="10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1D57">
              <w:rPr>
                <w:rFonts w:ascii="Arial" w:hAnsi="Arial" w:cs="Arial"/>
                <w:sz w:val="24"/>
                <w:szCs w:val="24"/>
              </w:rPr>
              <w:t>0+</w:t>
            </w:r>
            <w:r>
              <w:rPr>
                <w:rFonts w:ascii="Arial" w:hAnsi="Arial" w:cs="Arial"/>
                <w:sz w:val="24"/>
                <w:szCs w:val="24"/>
              </w:rPr>
              <w:t>230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60B29" w14:textId="77777777" w:rsidR="002B5D59" w:rsidRPr="00821D57" w:rsidRDefault="002B5D59" w:rsidP="00632E57">
            <w:pPr>
              <w:ind w:left="-14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1D57">
              <w:rPr>
                <w:rFonts w:ascii="Arial" w:hAnsi="Arial" w:cs="Arial"/>
                <w:sz w:val="24"/>
                <w:szCs w:val="24"/>
              </w:rPr>
              <w:t>По всей ширине дороги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56F63E" w14:textId="77777777" w:rsidR="002B5D59" w:rsidRPr="00821D57" w:rsidRDefault="002B5D59" w:rsidP="00632E57">
            <w:pPr>
              <w:ind w:left="-142" w:right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1D57">
              <w:rPr>
                <w:rFonts w:ascii="Arial" w:hAnsi="Arial" w:cs="Arial"/>
                <w:sz w:val="24"/>
                <w:szCs w:val="24"/>
              </w:rPr>
              <w:t>Монолитная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3173E7" w14:textId="77777777" w:rsidR="002B5D59" w:rsidRPr="00821D57" w:rsidRDefault="002B5D59" w:rsidP="00632E57">
            <w:pPr>
              <w:ind w:left="-142" w:right="10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1D57">
              <w:rPr>
                <w:rFonts w:ascii="Arial" w:hAnsi="Arial" w:cs="Arial"/>
                <w:sz w:val="24"/>
                <w:szCs w:val="24"/>
              </w:rPr>
              <w:t>6,00</w:t>
            </w:r>
          </w:p>
        </w:tc>
        <w:tc>
          <w:tcPr>
            <w:tcW w:w="1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38346B" w14:textId="77777777" w:rsidR="002B5D59" w:rsidRPr="00821D57" w:rsidRDefault="002B5D59" w:rsidP="00632E57">
            <w:pPr>
              <w:ind w:left="-142" w:right="10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1D57">
              <w:rPr>
                <w:rFonts w:ascii="Arial" w:hAnsi="Arial" w:cs="Arial"/>
                <w:sz w:val="24"/>
                <w:szCs w:val="24"/>
              </w:rPr>
              <w:t>3,25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FBBFE" w14:textId="77777777" w:rsidR="002B5D59" w:rsidRPr="00821D57" w:rsidRDefault="002B5D59" w:rsidP="00632E57">
            <w:pPr>
              <w:ind w:left="-142" w:right="10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1D57">
              <w:rPr>
                <w:rFonts w:ascii="Arial" w:hAnsi="Arial" w:cs="Arial"/>
                <w:sz w:val="24"/>
                <w:szCs w:val="24"/>
              </w:rPr>
              <w:t>0,07</w:t>
            </w: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BF848" w14:textId="77777777" w:rsidR="002B5D59" w:rsidRPr="00821D57" w:rsidRDefault="002B5D59" w:rsidP="00632E57">
            <w:pPr>
              <w:ind w:left="-142" w:right="10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1D57">
              <w:rPr>
                <w:rFonts w:ascii="Arial" w:hAnsi="Arial" w:cs="Arial"/>
                <w:sz w:val="24"/>
                <w:szCs w:val="24"/>
              </w:rPr>
              <w:t>1,353</w:t>
            </w:r>
          </w:p>
        </w:tc>
        <w:tc>
          <w:tcPr>
            <w:tcW w:w="1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0C97C" w14:textId="77777777" w:rsidR="002B5D59" w:rsidRPr="00821D57" w:rsidRDefault="002B5D59" w:rsidP="00632E57">
            <w:pPr>
              <w:ind w:left="-142" w:right="11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существует</w:t>
            </w:r>
          </w:p>
        </w:tc>
      </w:tr>
      <w:tr w:rsidR="002B5D59" w:rsidRPr="00821D57" w14:paraId="20754ADF" w14:textId="77777777" w:rsidTr="00632E57">
        <w:trPr>
          <w:trHeight w:val="222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08182" w14:textId="77777777" w:rsidR="002B5D59" w:rsidRPr="00821D57" w:rsidRDefault="002B5D59" w:rsidP="00632E57">
            <w:pPr>
              <w:ind w:left="-142" w:right="105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522C7" w14:textId="77777777" w:rsidR="002B5D59" w:rsidRPr="00821D57" w:rsidRDefault="002B5D59" w:rsidP="00632E57">
            <w:pPr>
              <w:ind w:left="-142" w:right="10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64223B" w14:textId="77777777" w:rsidR="002B5D59" w:rsidRPr="00821D57" w:rsidRDefault="002B5D59" w:rsidP="00632E57">
            <w:pPr>
              <w:ind w:left="-142" w:right="9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207AE" w14:textId="77777777" w:rsidR="002B5D59" w:rsidRPr="00821D57" w:rsidRDefault="002B5D59" w:rsidP="00632E57">
            <w:pPr>
              <w:ind w:left="-142" w:right="108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D544E" w14:textId="77777777" w:rsidR="002B5D59" w:rsidRPr="00821D57" w:rsidRDefault="002B5D59" w:rsidP="00632E57">
            <w:pPr>
              <w:ind w:left="-142" w:right="10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83A15" w14:textId="77777777" w:rsidR="002B5D59" w:rsidRPr="00821D57" w:rsidRDefault="002B5D59" w:rsidP="00632E57">
            <w:pPr>
              <w:ind w:left="-142" w:right="10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91A50" w14:textId="77777777" w:rsidR="002B5D59" w:rsidRPr="00821D57" w:rsidRDefault="002B5D59" w:rsidP="00632E57">
            <w:pPr>
              <w:ind w:left="-142" w:right="10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A32B02" w14:textId="77777777" w:rsidR="002B5D59" w:rsidRPr="00821D57" w:rsidRDefault="002B5D59" w:rsidP="00632E57">
            <w:pPr>
              <w:ind w:left="-142" w:right="10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B5AB31" w14:textId="77777777" w:rsidR="002B5D59" w:rsidRPr="00821D57" w:rsidRDefault="002B5D59" w:rsidP="00632E57">
            <w:pPr>
              <w:ind w:left="-142" w:right="118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B5D59" w:rsidRPr="00821D57" w14:paraId="5B3B44A1" w14:textId="77777777" w:rsidTr="00632E57">
        <w:trPr>
          <w:trHeight w:val="222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61F35" w14:textId="77777777" w:rsidR="002B5D59" w:rsidRPr="00821D57" w:rsidRDefault="002B5D59" w:rsidP="00632E57">
            <w:pPr>
              <w:ind w:left="-142" w:right="105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A81810" w14:textId="77777777" w:rsidR="002B5D59" w:rsidRPr="00821D57" w:rsidRDefault="002B5D59" w:rsidP="00632E57">
            <w:pPr>
              <w:ind w:left="-142" w:right="10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FCF31" w14:textId="77777777" w:rsidR="002B5D59" w:rsidRPr="00821D57" w:rsidRDefault="002B5D59" w:rsidP="00632E57">
            <w:pPr>
              <w:ind w:left="-142" w:right="9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AC592E" w14:textId="77777777" w:rsidR="002B5D59" w:rsidRPr="00821D57" w:rsidRDefault="002B5D59" w:rsidP="00632E57">
            <w:pPr>
              <w:ind w:left="-142" w:right="108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E5ED0A" w14:textId="77777777" w:rsidR="002B5D59" w:rsidRPr="00821D57" w:rsidRDefault="002B5D59" w:rsidP="00632E57">
            <w:pPr>
              <w:ind w:left="-142" w:right="10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C35C5E" w14:textId="77777777" w:rsidR="002B5D59" w:rsidRPr="00821D57" w:rsidRDefault="002B5D59" w:rsidP="00632E57">
            <w:pPr>
              <w:ind w:left="-142" w:right="10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BB63C8" w14:textId="77777777" w:rsidR="002B5D59" w:rsidRPr="00821D57" w:rsidRDefault="002B5D59" w:rsidP="00632E57">
            <w:pPr>
              <w:ind w:left="-142" w:right="10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FBD21" w14:textId="77777777" w:rsidR="002B5D59" w:rsidRPr="00821D57" w:rsidRDefault="002B5D59" w:rsidP="00632E57">
            <w:pPr>
              <w:ind w:left="-142" w:right="10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379425" w14:textId="77777777" w:rsidR="002B5D59" w:rsidRPr="00821D57" w:rsidRDefault="002B5D59" w:rsidP="00632E57">
            <w:pPr>
              <w:ind w:left="-142" w:right="118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B5D59" w:rsidRPr="00821D57" w14:paraId="3D52E280" w14:textId="77777777" w:rsidTr="00632E57">
        <w:trPr>
          <w:trHeight w:val="222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4B1A1" w14:textId="77777777" w:rsidR="002B5D59" w:rsidRPr="00821D57" w:rsidRDefault="002B5D59" w:rsidP="00632E57">
            <w:pPr>
              <w:ind w:left="-142" w:right="105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DF1880" w14:textId="77777777" w:rsidR="002B5D59" w:rsidRPr="00821D57" w:rsidRDefault="002B5D59" w:rsidP="00632E57">
            <w:pPr>
              <w:ind w:left="-142" w:right="10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BBA403" w14:textId="77777777" w:rsidR="002B5D59" w:rsidRPr="00821D57" w:rsidRDefault="002B5D59" w:rsidP="00632E57">
            <w:pPr>
              <w:ind w:left="-142" w:right="9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00C29" w14:textId="77777777" w:rsidR="002B5D59" w:rsidRPr="00821D57" w:rsidRDefault="002B5D59" w:rsidP="00632E57">
            <w:pPr>
              <w:ind w:left="-142" w:right="108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F7183" w14:textId="77777777" w:rsidR="002B5D59" w:rsidRPr="00821D57" w:rsidRDefault="002B5D59" w:rsidP="00632E57">
            <w:pPr>
              <w:ind w:left="-142" w:right="10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288A7" w14:textId="77777777" w:rsidR="002B5D59" w:rsidRPr="00821D57" w:rsidRDefault="002B5D59" w:rsidP="00632E57">
            <w:pPr>
              <w:ind w:left="-142" w:right="10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1553F" w14:textId="77777777" w:rsidR="002B5D59" w:rsidRPr="00821D57" w:rsidRDefault="002B5D59" w:rsidP="00632E57">
            <w:pPr>
              <w:ind w:left="-142" w:right="10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01EFE" w14:textId="77777777" w:rsidR="002B5D59" w:rsidRPr="00821D57" w:rsidRDefault="002B5D59" w:rsidP="00632E57">
            <w:pPr>
              <w:ind w:left="-142" w:right="10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1A63A" w14:textId="77777777" w:rsidR="002B5D59" w:rsidRPr="00821D57" w:rsidRDefault="002B5D59" w:rsidP="00632E57">
            <w:pPr>
              <w:ind w:left="-142" w:right="118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B5D59" w:rsidRPr="00821D57" w14:paraId="1A87EE31" w14:textId="77777777" w:rsidTr="00632E57">
        <w:trPr>
          <w:trHeight w:val="222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823C4" w14:textId="77777777" w:rsidR="002B5D59" w:rsidRPr="00821D57" w:rsidRDefault="002B5D59" w:rsidP="00632E57">
            <w:pPr>
              <w:ind w:left="-142" w:right="105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10D2D2" w14:textId="77777777" w:rsidR="002B5D59" w:rsidRPr="00821D57" w:rsidRDefault="002B5D59" w:rsidP="00632E57">
            <w:pPr>
              <w:ind w:left="-142" w:right="10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49A1C" w14:textId="77777777" w:rsidR="002B5D59" w:rsidRPr="00821D57" w:rsidRDefault="002B5D59" w:rsidP="00632E57">
            <w:pPr>
              <w:ind w:left="-142" w:right="9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8D327" w14:textId="77777777" w:rsidR="002B5D59" w:rsidRPr="00821D57" w:rsidRDefault="002B5D59" w:rsidP="00632E57">
            <w:pPr>
              <w:ind w:left="-142" w:right="108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954BC" w14:textId="77777777" w:rsidR="002B5D59" w:rsidRPr="00821D57" w:rsidRDefault="002B5D59" w:rsidP="00632E57">
            <w:pPr>
              <w:ind w:left="-142" w:right="10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949AC5" w14:textId="77777777" w:rsidR="002B5D59" w:rsidRPr="00821D57" w:rsidRDefault="002B5D59" w:rsidP="00632E57">
            <w:pPr>
              <w:ind w:left="-142" w:right="10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0255AD" w14:textId="77777777" w:rsidR="002B5D59" w:rsidRPr="00821D57" w:rsidRDefault="002B5D59" w:rsidP="00632E57">
            <w:pPr>
              <w:ind w:left="-142" w:right="10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9DAD15" w14:textId="77777777" w:rsidR="002B5D59" w:rsidRPr="00821D57" w:rsidRDefault="002B5D59" w:rsidP="00632E57">
            <w:pPr>
              <w:ind w:left="-142" w:right="10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05D34D" w14:textId="77777777" w:rsidR="002B5D59" w:rsidRPr="00821D57" w:rsidRDefault="002B5D59" w:rsidP="00632E57">
            <w:pPr>
              <w:ind w:left="-142" w:right="118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B5D59" w:rsidRPr="00821D57" w14:paraId="48A406BA" w14:textId="77777777" w:rsidTr="00632E57">
        <w:trPr>
          <w:trHeight w:val="222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990A2" w14:textId="77777777" w:rsidR="002B5D59" w:rsidRPr="00821D57" w:rsidRDefault="002B5D59" w:rsidP="00632E57">
            <w:pPr>
              <w:ind w:left="-142" w:right="105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BE97F4" w14:textId="77777777" w:rsidR="002B5D59" w:rsidRPr="00821D57" w:rsidRDefault="002B5D59" w:rsidP="00632E57">
            <w:pPr>
              <w:ind w:left="-142" w:right="10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D84447" w14:textId="77777777" w:rsidR="002B5D59" w:rsidRPr="00821D57" w:rsidRDefault="002B5D59" w:rsidP="00632E57">
            <w:pPr>
              <w:ind w:left="-142" w:right="9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C0536C" w14:textId="77777777" w:rsidR="002B5D59" w:rsidRPr="00821D57" w:rsidRDefault="002B5D59" w:rsidP="00632E57">
            <w:pPr>
              <w:ind w:left="-142" w:right="108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4D4B32" w14:textId="77777777" w:rsidR="002B5D59" w:rsidRPr="00821D57" w:rsidRDefault="002B5D59" w:rsidP="00632E57">
            <w:pPr>
              <w:ind w:left="-142" w:right="10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4AABC3" w14:textId="77777777" w:rsidR="002B5D59" w:rsidRPr="00821D57" w:rsidRDefault="002B5D59" w:rsidP="00632E57">
            <w:pPr>
              <w:ind w:left="-142" w:right="10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AC0F36" w14:textId="77777777" w:rsidR="002B5D59" w:rsidRPr="00821D57" w:rsidRDefault="002B5D59" w:rsidP="00632E57">
            <w:pPr>
              <w:ind w:left="-142" w:right="10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06D5F" w14:textId="77777777" w:rsidR="002B5D59" w:rsidRPr="00821D57" w:rsidRDefault="002B5D59" w:rsidP="00632E57">
            <w:pPr>
              <w:ind w:left="-142" w:right="10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0BEC9" w14:textId="77777777" w:rsidR="002B5D59" w:rsidRPr="00821D57" w:rsidRDefault="002B5D59" w:rsidP="00632E57">
            <w:pPr>
              <w:ind w:left="-142" w:right="118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B5D59" w:rsidRPr="00821D57" w14:paraId="7D8128B6" w14:textId="77777777" w:rsidTr="00632E57">
        <w:trPr>
          <w:trHeight w:val="222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A2E203" w14:textId="77777777" w:rsidR="002B5D59" w:rsidRPr="00821D57" w:rsidRDefault="002B5D59" w:rsidP="00632E57">
            <w:pPr>
              <w:ind w:left="-142" w:right="105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C58221" w14:textId="77777777" w:rsidR="002B5D59" w:rsidRPr="00821D57" w:rsidRDefault="002B5D59" w:rsidP="00632E57">
            <w:pPr>
              <w:ind w:left="-142" w:right="101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1DFB31" w14:textId="77777777" w:rsidR="002B5D59" w:rsidRPr="00821D57" w:rsidRDefault="002B5D59" w:rsidP="00632E57">
            <w:pPr>
              <w:ind w:left="-142" w:right="9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3A3A0E" w14:textId="77777777" w:rsidR="002B5D59" w:rsidRPr="00821D57" w:rsidRDefault="002B5D59" w:rsidP="00632E57">
            <w:pPr>
              <w:ind w:left="-142" w:right="108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D1E7DA" w14:textId="77777777" w:rsidR="002B5D59" w:rsidRPr="00821D57" w:rsidRDefault="002B5D59" w:rsidP="00632E57">
            <w:pPr>
              <w:ind w:left="-142" w:right="10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B87BF3" w14:textId="77777777" w:rsidR="002B5D59" w:rsidRPr="00821D57" w:rsidRDefault="002B5D59" w:rsidP="00632E57">
            <w:pPr>
              <w:ind w:left="-142" w:right="10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77E661" w14:textId="77777777" w:rsidR="002B5D59" w:rsidRPr="00821D57" w:rsidRDefault="002B5D59" w:rsidP="00632E57">
            <w:pPr>
              <w:ind w:left="-142" w:right="10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CDED8E" w14:textId="77777777" w:rsidR="002B5D59" w:rsidRPr="00821D57" w:rsidRDefault="002B5D59" w:rsidP="00632E57">
            <w:pPr>
              <w:ind w:left="-142" w:right="106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1F4404" w14:textId="77777777" w:rsidR="002B5D59" w:rsidRPr="00821D57" w:rsidRDefault="002B5D59" w:rsidP="00632E57">
            <w:pPr>
              <w:ind w:left="-142" w:right="118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2B5D59" w:rsidRPr="00821D57" w14:paraId="619D1A83" w14:textId="77777777" w:rsidTr="00632E57">
        <w:trPr>
          <w:trHeight w:val="222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03D776" w14:textId="77777777" w:rsidR="002B5D59" w:rsidRPr="00821D57" w:rsidRDefault="002B5D59" w:rsidP="00632E57">
            <w:pPr>
              <w:ind w:left="-142" w:right="105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DA1C2" w14:textId="77777777" w:rsidR="002B5D59" w:rsidRPr="00821D57" w:rsidRDefault="002B5D59" w:rsidP="00632E57">
            <w:pPr>
              <w:ind w:left="-142" w:right="101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36BCA" w14:textId="77777777" w:rsidR="002B5D59" w:rsidRPr="00821D57" w:rsidRDefault="002B5D59" w:rsidP="00632E57">
            <w:pPr>
              <w:ind w:left="-142" w:right="9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AF5D5" w14:textId="77777777" w:rsidR="002B5D59" w:rsidRPr="00821D57" w:rsidRDefault="002B5D59" w:rsidP="00632E57">
            <w:pPr>
              <w:ind w:left="-142" w:right="108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A5B0DE" w14:textId="77777777" w:rsidR="002B5D59" w:rsidRPr="00821D57" w:rsidRDefault="002B5D59" w:rsidP="00632E57">
            <w:pPr>
              <w:ind w:left="-142" w:right="10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7EE8E0" w14:textId="77777777" w:rsidR="002B5D59" w:rsidRPr="00821D57" w:rsidRDefault="002B5D59" w:rsidP="00632E57">
            <w:pPr>
              <w:ind w:left="-142" w:right="10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B8A402" w14:textId="77777777" w:rsidR="002B5D59" w:rsidRPr="00821D57" w:rsidRDefault="002B5D59" w:rsidP="00632E57">
            <w:pPr>
              <w:ind w:left="-142" w:right="10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890E7" w14:textId="77777777" w:rsidR="002B5D59" w:rsidRPr="00821D57" w:rsidRDefault="002B5D59" w:rsidP="00632E57">
            <w:pPr>
              <w:ind w:left="-142" w:right="106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5BE640" w14:textId="77777777" w:rsidR="002B5D59" w:rsidRPr="00821D57" w:rsidRDefault="002B5D59" w:rsidP="00632E57">
            <w:pPr>
              <w:ind w:left="-142" w:right="118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2B5D59" w:rsidRPr="00821D57" w14:paraId="0217CCFF" w14:textId="77777777" w:rsidTr="00632E57">
        <w:trPr>
          <w:trHeight w:val="221"/>
        </w:trPr>
        <w:tc>
          <w:tcPr>
            <w:tcW w:w="622" w:type="dxa"/>
            <w:vMerge w:val="restart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14:paraId="630EF7C4" w14:textId="77777777" w:rsidR="002B5D59" w:rsidRPr="00821D57" w:rsidRDefault="002B5D59" w:rsidP="00632E57">
            <w:pPr>
              <w:ind w:left="-142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21D57">
              <w:rPr>
                <w:rFonts w:ascii="Arial" w:hAnsi="Arial" w:cs="Arial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1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4414C9" w14:textId="77777777" w:rsidR="002B5D59" w:rsidRPr="00821D57" w:rsidRDefault="002B5D59" w:rsidP="00632E57">
            <w:pPr>
              <w:ind w:left="-195" w:right="117" w:firstLine="53"/>
              <w:jc w:val="center"/>
              <w:rPr>
                <w:rFonts w:ascii="Arial" w:hAnsi="Arial" w:cs="Arial"/>
                <w:b/>
                <w:bCs/>
              </w:rPr>
            </w:pPr>
            <w:r w:rsidRPr="00821D57">
              <w:rPr>
                <w:rFonts w:ascii="Arial" w:hAnsi="Arial" w:cs="Arial"/>
                <w:b/>
                <w:bCs/>
              </w:rPr>
              <w:t>Установлено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DE4327" w14:textId="77777777" w:rsidR="002B5D59" w:rsidRPr="00821D57" w:rsidRDefault="002B5D59" w:rsidP="00632E57">
            <w:pPr>
              <w:ind w:left="-142" w:right="105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21D57">
              <w:rPr>
                <w:rFonts w:ascii="Arial" w:hAnsi="Arial" w:cs="Arial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422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14:paraId="0FC30ABC" w14:textId="77777777" w:rsidR="002B5D59" w:rsidRPr="00821D57" w:rsidRDefault="002B5D59" w:rsidP="00632E57">
            <w:pPr>
              <w:spacing w:after="160"/>
              <w:ind w:left="-142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889" w:type="dxa"/>
            <w:vMerge w:val="restart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487F806C" w14:textId="77777777" w:rsidR="002B5D59" w:rsidRPr="00821D57" w:rsidRDefault="002B5D59" w:rsidP="00632E57">
            <w:pPr>
              <w:spacing w:after="160"/>
              <w:ind w:left="-142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vMerge w:val="restart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5E6E9CEE" w14:textId="77777777" w:rsidR="002B5D59" w:rsidRPr="00821D57" w:rsidRDefault="002B5D59" w:rsidP="00632E57">
            <w:pPr>
              <w:spacing w:after="160"/>
              <w:ind w:left="-142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10" w:type="dxa"/>
            <w:vMerge w:val="restart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54872D4D" w14:textId="77777777" w:rsidR="002B5D59" w:rsidRPr="00821D57" w:rsidRDefault="002B5D59" w:rsidP="00632E57">
            <w:pPr>
              <w:spacing w:after="160"/>
              <w:ind w:left="-142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47" w:type="dxa"/>
            <w:vMerge w:val="restart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60E1D0D1" w14:textId="77777777" w:rsidR="002B5D59" w:rsidRPr="00821D57" w:rsidRDefault="002B5D59" w:rsidP="00632E57">
            <w:pPr>
              <w:spacing w:after="160"/>
              <w:ind w:left="-142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241" w:type="dxa"/>
            <w:vMerge w:val="restart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5214C6B4" w14:textId="77777777" w:rsidR="002B5D59" w:rsidRPr="00821D57" w:rsidRDefault="002B5D59" w:rsidP="00632E57">
            <w:pPr>
              <w:spacing w:after="160"/>
              <w:ind w:left="-142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2B5D59" w:rsidRPr="00821D57" w14:paraId="0384C54E" w14:textId="77777777" w:rsidTr="00632E57">
        <w:trPr>
          <w:trHeight w:val="221"/>
        </w:trPr>
        <w:tc>
          <w:tcPr>
            <w:tcW w:w="622" w:type="dxa"/>
            <w:vMerge/>
            <w:tcBorders>
              <w:top w:val="nil"/>
              <w:left w:val="nil"/>
              <w:bottom w:val="nil"/>
              <w:right w:val="single" w:sz="6" w:space="0" w:color="000000"/>
            </w:tcBorders>
          </w:tcPr>
          <w:p w14:paraId="662011CD" w14:textId="77777777" w:rsidR="002B5D59" w:rsidRPr="00821D57" w:rsidRDefault="002B5D59" w:rsidP="00632E57">
            <w:pPr>
              <w:spacing w:after="160"/>
              <w:ind w:left="-142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7C408" w14:textId="77777777" w:rsidR="002B5D59" w:rsidRPr="00821D57" w:rsidRDefault="002B5D59" w:rsidP="00632E57">
            <w:pPr>
              <w:ind w:left="-195" w:firstLine="53"/>
              <w:jc w:val="center"/>
              <w:rPr>
                <w:rFonts w:ascii="Arial" w:hAnsi="Arial" w:cs="Arial"/>
                <w:b/>
                <w:bCs/>
              </w:rPr>
            </w:pPr>
            <w:r w:rsidRPr="00821D57">
              <w:rPr>
                <w:rFonts w:ascii="Arial" w:hAnsi="Arial" w:cs="Arial"/>
                <w:b/>
                <w:bCs/>
              </w:rPr>
              <w:t>Требуется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86096" w14:textId="77777777" w:rsidR="002B5D59" w:rsidRPr="00821D57" w:rsidRDefault="002B5D59" w:rsidP="00632E57">
            <w:pPr>
              <w:ind w:left="-142" w:right="105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21D57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22" w:type="dxa"/>
            <w:vMerge/>
            <w:tcBorders>
              <w:top w:val="nil"/>
              <w:left w:val="single" w:sz="6" w:space="0" w:color="000000"/>
              <w:bottom w:val="nil"/>
              <w:right w:val="nil"/>
            </w:tcBorders>
          </w:tcPr>
          <w:p w14:paraId="456E5A18" w14:textId="77777777" w:rsidR="002B5D59" w:rsidRPr="00821D57" w:rsidRDefault="002B5D59" w:rsidP="00632E57">
            <w:pPr>
              <w:spacing w:after="160"/>
              <w:ind w:left="-142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889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5833172" w14:textId="77777777" w:rsidR="002B5D59" w:rsidRPr="00821D57" w:rsidRDefault="002B5D59" w:rsidP="00632E57">
            <w:pPr>
              <w:spacing w:after="160"/>
              <w:ind w:left="-142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50CBD62" w14:textId="77777777" w:rsidR="002B5D59" w:rsidRPr="00821D57" w:rsidRDefault="002B5D59" w:rsidP="00632E57">
            <w:pPr>
              <w:spacing w:after="160"/>
              <w:ind w:left="-142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1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4C9F958" w14:textId="77777777" w:rsidR="002B5D59" w:rsidRPr="00821D57" w:rsidRDefault="002B5D59" w:rsidP="00632E57">
            <w:pPr>
              <w:spacing w:after="160"/>
              <w:ind w:left="-142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4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36F8D44" w14:textId="77777777" w:rsidR="002B5D59" w:rsidRPr="00821D57" w:rsidRDefault="002B5D59" w:rsidP="00632E57">
            <w:pPr>
              <w:spacing w:after="160"/>
              <w:ind w:left="-142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24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98B63E9" w14:textId="77777777" w:rsidR="002B5D59" w:rsidRPr="00821D57" w:rsidRDefault="002B5D59" w:rsidP="00632E57">
            <w:pPr>
              <w:spacing w:after="160"/>
              <w:ind w:left="-142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2B5D59" w:rsidRPr="00821D57" w14:paraId="50F17080" w14:textId="77777777" w:rsidTr="00632E57">
        <w:trPr>
          <w:trHeight w:val="377"/>
        </w:trPr>
        <w:tc>
          <w:tcPr>
            <w:tcW w:w="622" w:type="dxa"/>
            <w:vMerge/>
            <w:tcBorders>
              <w:top w:val="nil"/>
              <w:left w:val="nil"/>
              <w:bottom w:val="nil"/>
              <w:right w:val="single" w:sz="6" w:space="0" w:color="000000"/>
            </w:tcBorders>
          </w:tcPr>
          <w:p w14:paraId="1791E4C8" w14:textId="77777777" w:rsidR="002B5D59" w:rsidRPr="00821D57" w:rsidRDefault="002B5D59" w:rsidP="00632E57">
            <w:pPr>
              <w:spacing w:after="160"/>
              <w:ind w:left="-142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27CE9" w14:textId="77777777" w:rsidR="002B5D59" w:rsidRPr="00821D57" w:rsidRDefault="002B5D59" w:rsidP="00632E57">
            <w:pPr>
              <w:ind w:left="-195" w:right="91" w:firstLine="53"/>
              <w:rPr>
                <w:rFonts w:ascii="Arial" w:hAnsi="Arial" w:cs="Arial"/>
                <w:b/>
                <w:bCs/>
              </w:rPr>
            </w:pPr>
            <w:r w:rsidRPr="00821D57">
              <w:rPr>
                <w:rFonts w:ascii="Arial" w:hAnsi="Arial" w:cs="Arial"/>
                <w:b/>
                <w:bCs/>
              </w:rPr>
              <w:t>К демонтаж</w:t>
            </w:r>
            <w:r>
              <w:rPr>
                <w:rFonts w:ascii="Arial" w:hAnsi="Arial" w:cs="Arial"/>
                <w:b/>
                <w:bCs/>
              </w:rPr>
              <w:t>у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ECF96" w14:textId="77777777" w:rsidR="002B5D59" w:rsidRPr="00821D57" w:rsidRDefault="002B5D59" w:rsidP="00632E57">
            <w:pPr>
              <w:ind w:left="-142" w:right="105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21D57">
              <w:rPr>
                <w:rFonts w:ascii="Arial" w:hAnsi="Arial" w:cs="Arial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422" w:type="dxa"/>
            <w:vMerge/>
            <w:tcBorders>
              <w:top w:val="nil"/>
              <w:left w:val="single" w:sz="6" w:space="0" w:color="000000"/>
              <w:bottom w:val="nil"/>
              <w:right w:val="nil"/>
            </w:tcBorders>
          </w:tcPr>
          <w:p w14:paraId="18EE7846" w14:textId="77777777" w:rsidR="002B5D59" w:rsidRPr="00821D57" w:rsidRDefault="002B5D59" w:rsidP="00632E57">
            <w:pPr>
              <w:spacing w:after="160"/>
              <w:ind w:left="-142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889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F88D38C" w14:textId="77777777" w:rsidR="002B5D59" w:rsidRPr="00821D57" w:rsidRDefault="002B5D59" w:rsidP="00632E57">
            <w:pPr>
              <w:spacing w:after="160"/>
              <w:ind w:left="-142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F286B98" w14:textId="77777777" w:rsidR="002B5D59" w:rsidRPr="00821D57" w:rsidRDefault="002B5D59" w:rsidP="00632E57">
            <w:pPr>
              <w:spacing w:after="160"/>
              <w:ind w:left="-142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1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CB44F82" w14:textId="77777777" w:rsidR="002B5D59" w:rsidRPr="00821D57" w:rsidRDefault="002B5D59" w:rsidP="00632E57">
            <w:pPr>
              <w:spacing w:after="160"/>
              <w:ind w:left="-142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4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C5AE4EC" w14:textId="77777777" w:rsidR="002B5D59" w:rsidRPr="00821D57" w:rsidRDefault="002B5D59" w:rsidP="00632E57">
            <w:pPr>
              <w:spacing w:after="160"/>
              <w:ind w:left="-142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24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60D2280" w14:textId="77777777" w:rsidR="002B5D59" w:rsidRPr="00821D57" w:rsidRDefault="002B5D59" w:rsidP="00632E57">
            <w:pPr>
              <w:spacing w:after="160"/>
              <w:ind w:left="-142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14:paraId="5975BCD5" w14:textId="77777777" w:rsidR="002B5D59" w:rsidRPr="00821D57" w:rsidRDefault="002B5D59" w:rsidP="002B5D59">
      <w:pPr>
        <w:pStyle w:val="a3"/>
        <w:rPr>
          <w:rFonts w:ascii="Arial" w:eastAsia="MS Mincho" w:hAnsi="Arial" w:cs="Arial"/>
          <w:b/>
          <w:bCs/>
          <w:sz w:val="16"/>
        </w:rPr>
      </w:pPr>
    </w:p>
    <w:p w14:paraId="1EFC7AA0" w14:textId="77777777" w:rsidR="001842E0" w:rsidRDefault="001842E0">
      <w:pPr>
        <w:pStyle w:val="a3"/>
        <w:rPr>
          <w:rFonts w:eastAsia="MS Mincho"/>
        </w:rPr>
      </w:pPr>
    </w:p>
    <w:sectPr w:rsidR="001842E0" w:rsidSect="00C068A7">
      <w:pgSz w:w="11907" w:h="16839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068A7"/>
    <w:rsid w:val="001842E0"/>
    <w:rsid w:val="00215347"/>
    <w:rsid w:val="002B5D59"/>
    <w:rsid w:val="00C068A7"/>
    <w:rsid w:val="00CF1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C89050E"/>
  <w15:docId w15:val="{6AACDC43-60E4-4CC5-9C60-3ACFB8642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right"/>
      <w:outlineLvl w:val="0"/>
    </w:pPr>
    <w:rPr>
      <w:rFonts w:ascii="Arial" w:eastAsia="MS Mincho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Pr>
      <w:rFonts w:ascii="Courier New" w:hAnsi="Courier New" w:cs="Courier New"/>
      <w:sz w:val="20"/>
      <w:szCs w:val="20"/>
    </w:rPr>
  </w:style>
  <w:style w:type="paragraph" w:styleId="a5">
    <w:name w:val="Document Map"/>
    <w:basedOn w:val="a"/>
    <w:link w:val="a6"/>
    <w:rsid w:val="00C068A7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rsid w:val="00C068A7"/>
    <w:rPr>
      <w:rFonts w:ascii="Tahoma" w:hAnsi="Tahoma" w:cs="Tahoma"/>
      <w:sz w:val="16"/>
      <w:szCs w:val="16"/>
    </w:rPr>
  </w:style>
  <w:style w:type="character" w:customStyle="1" w:styleId="a4">
    <w:name w:val="Текст Знак"/>
    <w:basedOn w:val="a0"/>
    <w:link w:val="a3"/>
    <w:rsid w:val="00C068A7"/>
    <w:rPr>
      <w:rFonts w:ascii="Courier New" w:hAnsi="Courier New" w:cs="Courier New"/>
    </w:rPr>
  </w:style>
  <w:style w:type="paragraph" w:styleId="a7">
    <w:name w:val="Title"/>
    <w:basedOn w:val="a"/>
    <w:link w:val="a8"/>
    <w:qFormat/>
    <w:rsid w:val="00C068A7"/>
    <w:pPr>
      <w:jc w:val="center"/>
    </w:pPr>
    <w:rPr>
      <w:rFonts w:ascii="Arial" w:hAnsi="Arial" w:cs="Arial"/>
      <w:b/>
      <w:bCs/>
    </w:rPr>
  </w:style>
  <w:style w:type="character" w:customStyle="1" w:styleId="a8">
    <w:name w:val="Заголовок Знак"/>
    <w:basedOn w:val="a0"/>
    <w:link w:val="a7"/>
    <w:rsid w:val="00C068A7"/>
    <w:rPr>
      <w:rFonts w:ascii="Arial" w:hAnsi="Arial" w:cs="Arial"/>
      <w:b/>
      <w:bCs/>
      <w:sz w:val="24"/>
      <w:szCs w:val="24"/>
    </w:rPr>
  </w:style>
  <w:style w:type="table" w:customStyle="1" w:styleId="TableGrid">
    <w:name w:val="TableGrid"/>
    <w:rsid w:val="002B5D59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Credo\&#1044;&#1080;&#1089;&#1083;&#1086;&#1082;&#1072;&#1094;&#1080;&#1103;\Templates\Exp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Exp1.dot</Template>
  <TotalTime>6</TotalTime>
  <Pages>5</Pages>
  <Words>731</Words>
  <Characters>4169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Polina</dc:creator>
  <cp:lastModifiedBy>RePack by Diakov</cp:lastModifiedBy>
  <cp:revision>2</cp:revision>
  <cp:lastPrinted>1899-12-31T18:00:00Z</cp:lastPrinted>
  <dcterms:created xsi:type="dcterms:W3CDTF">2019-06-08T14:22:00Z</dcterms:created>
  <dcterms:modified xsi:type="dcterms:W3CDTF">2023-07-10T10:55:00Z</dcterms:modified>
</cp:coreProperties>
</file>